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3DBCE" w14:textId="77777777" w:rsidR="007A7E85" w:rsidRPr="002E637B" w:rsidRDefault="00A942B2" w:rsidP="004C4F30">
      <w:pPr>
        <w:tabs>
          <w:tab w:val="right" w:pos="10800"/>
        </w:tabs>
        <w:spacing w:line="240" w:lineRule="auto"/>
        <w:ind w:left="142" w:firstLine="142"/>
        <w:rPr>
          <w:rFonts w:ascii="Chu Van An" w:eastAsia="Chu Van An" w:hAnsi="Chu Van An" w:cs="Chu Van An"/>
          <w:sz w:val="24"/>
          <w:szCs w:val="24"/>
        </w:rPr>
      </w:pPr>
      <w:bookmarkStart w:id="0" w:name="_gjdgxs" w:colFirst="0" w:colLast="0"/>
      <w:bookmarkEnd w:id="0"/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36CABE0" wp14:editId="01AFBF02">
                <wp:extent cx="6305551" cy="962024"/>
                <wp:effectExtent l="0" t="19050" r="0" b="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1" cy="962024"/>
                          <a:chOff x="2193225" y="3311202"/>
                          <a:chExt cx="6305551" cy="962024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193225" y="3311202"/>
                            <a:ext cx="6305551" cy="962024"/>
                            <a:chOff x="0" y="63618"/>
                            <a:chExt cx="6399254" cy="117092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63618"/>
                              <a:ext cx="6399250" cy="1141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5C667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0" y="63618"/>
                              <a:ext cx="1723817" cy="1170920"/>
                              <a:chOff x="0" y="63618"/>
                              <a:chExt cx="1830195" cy="1170920"/>
                            </a:xfrm>
                          </wpg:grpSpPr>
                          <wpg:grpSp>
                            <wpg:cNvPr id="4" name="Group 4"/>
                            <wpg:cNvGrpSpPr/>
                            <wpg:grpSpPr>
                              <a:xfrm>
                                <a:off x="0" y="78028"/>
                                <a:ext cx="1830195" cy="1126779"/>
                                <a:chOff x="0" y="98749"/>
                                <a:chExt cx="1830195" cy="1426001"/>
                              </a:xfrm>
                            </wpg:grpSpPr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0" y="98749"/>
                                  <a:ext cx="1830195" cy="1426001"/>
                                  <a:chOff x="0" y="98749"/>
                                  <a:chExt cx="1830195" cy="1426001"/>
                                </a:xfrm>
                              </wpg:grpSpPr>
                              <wps:wsp>
                                <wps:cNvPr id="6" name="Parallelogram 6"/>
                                <wps:cNvSpPr/>
                                <wps:spPr>
                                  <a:xfrm>
                                    <a:off x="0" y="308516"/>
                                    <a:ext cx="1750658" cy="907718"/>
                                  </a:xfrm>
                                  <a:prstGeom prst="parallelogram">
                                    <a:avLst>
                                      <a:gd name="adj" fmla="val 30841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46000">
                                        <a:srgbClr val="FFFFFF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0000CC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B21F2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" name="Parallelogram 7"/>
                                <wps:cNvSpPr/>
                                <wps:spPr>
                                  <a:xfrm>
                                    <a:off x="365586" y="98749"/>
                                    <a:ext cx="1262687" cy="1117825"/>
                                  </a:xfrm>
                                  <a:prstGeom prst="parallelogram">
                                    <a:avLst>
                                      <a:gd name="adj" fmla="val 33459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5000">
                                        <a:srgbClr val="DEEBF4"/>
                                      </a:gs>
                                      <a:gs pos="27000">
                                        <a:srgbClr val="FCFFEB"/>
                                      </a:gs>
                                      <a:gs pos="32000">
                                        <a:srgbClr val="0000CC"/>
                                      </a:gs>
                                      <a:gs pos="33000">
                                        <a:srgbClr val="FFFFFF"/>
                                      </a:gs>
                                      <a:gs pos="77000">
                                        <a:srgbClr val="FFF3FE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EED5B2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" name="Parallelogram 8"/>
                                <wps:cNvSpPr/>
                                <wps:spPr>
                                  <a:xfrm>
                                    <a:off x="141524" y="470604"/>
                                    <a:ext cx="1262687" cy="1054146"/>
                                  </a:xfrm>
                                  <a:prstGeom prst="parallelogram">
                                    <a:avLst>
                                      <a:gd name="adj" fmla="val 36502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FF3FE"/>
                                      </a:gs>
                                      <a:gs pos="69000">
                                        <a:srgbClr val="FEEDD6"/>
                                      </a:gs>
                                      <a:gs pos="80000">
                                        <a:srgbClr val="00B0F0"/>
                                      </a:gs>
                                      <a:gs pos="87000">
                                        <a:srgbClr val="EAF4DA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b="100000"/>
                                    </a:path>
                                    <a:tileRect t="-100000" r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2C0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Parallelogram 9"/>
                                <wps:cNvSpPr/>
                                <wps:spPr>
                                  <a:xfrm>
                                    <a:off x="350765" y="407505"/>
                                    <a:ext cx="1479430" cy="1023902"/>
                                  </a:xfrm>
                                  <a:prstGeom prst="parallelogram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CFFEB"/>
                                      </a:gs>
                                      <a:gs pos="7080">
                                        <a:srgbClr val="FCFFEB"/>
                                      </a:gs>
                                      <a:gs pos="65000">
                                        <a:srgbClr val="DEEBF4"/>
                                      </a:gs>
                                      <a:gs pos="82000">
                                        <a:srgbClr val="FFFF00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FFF3FE"/>
                                      </a:gs>
                                      <a:gs pos="94000">
                                        <a:srgbClr val="FFFFFF"/>
                                      </a:gs>
                                      <a:gs pos="100000">
                                        <a:srgbClr val="FFFFFF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F3861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10" name="Oval 10"/>
                              <wps:cNvSpPr/>
                              <wps:spPr>
                                <a:xfrm>
                                  <a:off x="311323" y="192902"/>
                                  <a:ext cx="1389138" cy="657626"/>
                                </a:xfrm>
                                <a:prstGeom prst="ellipse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CFFEB"/>
                                    </a:gs>
                                    <a:gs pos="76000">
                                      <a:srgbClr val="FCFFE7"/>
                                    </a:gs>
                                    <a:gs pos="100000">
                                      <a:srgbClr val="0000CC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8ED0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2" name="Rectangle 12"/>
                            <wps:cNvSpPr/>
                            <wps:spPr>
                              <a:xfrm>
                                <a:off x="365586" y="63618"/>
                                <a:ext cx="1423996" cy="544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F49F39" w14:textId="77777777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" w:eastAsia="CMU Serif" w:hAnsi="CMU Serif" w:cs="CMU Serif"/>
                                      <w:b/>
                                      <w:i/>
                                      <w:color w:val="FF0000"/>
                                      <w:sz w:val="28"/>
                                    </w:rPr>
                                    <w:t xml:space="preserve">Chương </w:t>
                                  </w:r>
                                  <w:r>
                                    <w:rPr>
                                      <w:rFonts w:ascii="Yu Gothic" w:eastAsia="Yu Gothic" w:hAnsi="Yu Gothic" w:cs="Yu Gothic"/>
                                      <w:color w:val="0000CC"/>
                                      <w:sz w:val="40"/>
                                    </w:rPr>
                                    <w:t>➋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3" name="Rectangle 13"/>
                            <wps:cNvSpPr/>
                            <wps:spPr>
                              <a:xfrm>
                                <a:off x="410006" y="687760"/>
                                <a:ext cx="1420189" cy="5467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5B613B" w14:textId="7F06E3D9" w:rsidR="00E76256" w:rsidRPr="003727AF" w:rsidRDefault="00E76256">
                                  <w:pPr>
                                    <w:spacing w:line="258" w:lineRule="auto"/>
                                    <w:textDirection w:val="btLr"/>
                                    <w:rPr>
                                      <w:rFonts w:ascii="HP001 4H Normal" w:hAnsi="HP001 4H Normal"/>
                                      <w:sz w:val="28"/>
                                      <w:szCs w:val="28"/>
                                    </w:rPr>
                                  </w:pPr>
                                  <w:r w:rsidRPr="003727AF">
                                    <w:rPr>
                                      <w:rFonts w:ascii="HP001 4H Normal" w:eastAsia="CMU Serif Extra" w:hAnsi="HP001 4H Normal" w:cs="CMU Serif Extra"/>
                                      <w:b/>
                                      <w:color w:val="0000CC"/>
                                      <w:sz w:val="28"/>
                                      <w:szCs w:val="28"/>
                                    </w:rPr>
                                    <w:t>Giải tích 11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1671807" y="349901"/>
                              <a:ext cx="4727447" cy="680679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15" name="Group 15"/>
                            <wpg:cNvGrpSpPr/>
                            <wpg:grpSpPr>
                              <a:xfrm>
                                <a:off x="1671807" y="349901"/>
                                <a:ext cx="4898603" cy="681670"/>
                                <a:chOff x="1671807" y="349901"/>
                                <a:chExt cx="4898603" cy="681670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1775690" y="419737"/>
                                  <a:ext cx="4794720" cy="569913"/>
                                  <a:chOff x="1775690" y="419737"/>
                                  <a:chExt cx="4794720" cy="569913"/>
                                </a:xfrm>
                              </wpg:grpSpPr>
                              <wpg:grpSp>
                                <wpg:cNvPr id="17" name="Group 17"/>
                                <wpg:cNvGrpSpPr/>
                                <wpg:grpSpPr>
                                  <a:xfrm>
                                    <a:off x="1852639" y="419737"/>
                                    <a:ext cx="4717771" cy="569913"/>
                                    <a:chOff x="1852639" y="419694"/>
                                    <a:chExt cx="4717771" cy="570334"/>
                                  </a:xfrm>
                                </wpg:grpSpPr>
                                <wps:wsp>
                                  <wps:cNvPr id="18" name="Rectangle: Single Corner Snipped 18"/>
                                  <wps:cNvSpPr/>
                                  <wps:spPr>
                                    <a:xfrm>
                                      <a:off x="1852639" y="419694"/>
                                      <a:ext cx="4717771" cy="570334"/>
                                    </a:xfrm>
                                    <a:prstGeom prst="snip1Rect">
                                      <a:avLst>
                                        <a:gd name="adj" fmla="val 36189"/>
                                      </a:avLst>
                                    </a:prstGeom>
                                    <a:solidFill>
                                      <a:srgbClr val="F0D5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DCE221" w14:textId="77777777" w:rsidR="00E76256" w:rsidRDefault="00E76256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9" name="Group 19"/>
                                  <wpg:cNvGrpSpPr/>
                                  <wpg:grpSpPr>
                                    <a:xfrm>
                                      <a:off x="2905011" y="465461"/>
                                      <a:ext cx="3545200" cy="485775"/>
                                      <a:chOff x="2905011" y="465461"/>
                                      <a:chExt cx="3545200" cy="485775"/>
                                    </a:xfrm>
                                  </wpg:grpSpPr>
                                  <wpg:grpSp>
                                    <wpg:cNvPr id="20" name="Group 20"/>
                                    <wpg:cNvGrpSpPr/>
                                    <wpg:grpSpPr>
                                      <a:xfrm>
                                        <a:off x="2923087" y="494739"/>
                                        <a:ext cx="3527124" cy="427943"/>
                                        <a:chOff x="2923087" y="494739"/>
                                        <a:chExt cx="3527124" cy="427943"/>
                                      </a:xfrm>
                                    </wpg:grpSpPr>
                                    <wps:wsp>
                                      <wps:cNvPr id="21" name="Arrow: Chevron 21"/>
                                      <wps:cNvSpPr/>
                                      <wps:spPr>
                                        <a:xfrm>
                                          <a:off x="3050177" y="494739"/>
                                          <a:ext cx="3400034" cy="427943"/>
                                        </a:xfrm>
                                        <a:prstGeom prst="chevron">
                                          <a:avLst>
                                            <a:gd name="adj" fmla="val 21429"/>
                                          </a:avLst>
                                        </a:prstGeom>
                                        <a:gradFill>
                                          <a:gsLst>
                                            <a:gs pos="0">
                                              <a:srgbClr val="F0D5FF"/>
                                            </a:gs>
                                            <a:gs pos="7000">
                                              <a:srgbClr val="FFFFB3"/>
                                            </a:gs>
                                            <a:gs pos="15000">
                                              <a:srgbClr val="FFFFF7"/>
                                            </a:gs>
                                            <a:gs pos="94000">
                                              <a:srgbClr val="FFFFFB"/>
                                            </a:gs>
                                            <a:gs pos="96000">
                                              <a:srgbClr val="FFFF00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r="100000" b="100000"/>
                                          </a:path>
                                          <a:tileRect l="-100000" t="-100000"/>
                                        </a:gradFill>
                                        <a:ln w="15875" cap="flat" cmpd="sng">
                                          <a:solidFill>
                                            <a:srgbClr val="C793FB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>
                                          <a:outerShdw blurRad="57785" dist="33020" dir="3180000" algn="ctr">
                                            <a:srgbClr val="000000">
                                              <a:alpha val="29803"/>
                                            </a:srgbClr>
                                          </a:outerShdw>
                                        </a:effectLst>
                                      </wps:spPr>
                                      <wps:txbx>
                                        <w:txbxContent>
                                          <w:p w14:paraId="6746C7A1" w14:textId="0F5523A2" w:rsidR="00E76256" w:rsidRPr="003727AF" w:rsidRDefault="0019446F" w:rsidP="0019446F">
                                            <w:pPr>
                                              <w:spacing w:line="251" w:lineRule="auto"/>
                                              <w:textDirection w:val="btLr"/>
                                              <w:rPr>
                                                <w:rFonts w:ascii="Chu Van An" w:hAnsi="Chu Van An" w:cs="Chu Van An"/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 w:rsidRPr="003727AF">
                                              <w:rPr>
                                                <w:rFonts w:ascii="Chu Van An" w:eastAsia="Chu Van An" w:hAnsi="Chu Van An" w:cs="Chu Van An"/>
                                                <w:b/>
                                                <w:color w:val="0000CC"/>
                                                <w:sz w:val="28"/>
                                                <w:szCs w:val="28"/>
                                              </w:rPr>
                                              <w:t xml:space="preserve">        </w:t>
                                            </w:r>
                                            <w:r w:rsidR="003B68F4" w:rsidRPr="003727AF">
                                              <w:rPr>
                                                <w:rFonts w:ascii="Chu Van An" w:eastAsia="Calibri" w:hAnsi="Chu Van An" w:cs="Chu Van An"/>
                                                <w:b/>
                                                <w:bCs/>
                                                <w:color w:val="0000CC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w:t>PHÉP THỬ VÀ BIẾN CỐ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Freeform: Shape 22"/>
                                      <wps:cNvSpPr/>
                                      <wps:spPr>
                                        <a:xfrm>
                                          <a:off x="2923087" y="58175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820F6A8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3" name="Flowchart: Terminator 23"/>
                                    <wps:cNvSpPr/>
                                    <wps:spPr>
                                      <a:xfrm flipH="1">
                                        <a:off x="2905011" y="465461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024DC62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4" name="Flowchart: Direct Access Storage 24"/>
                                <wps:cNvSpPr/>
                                <wps:spPr>
                                  <a:xfrm>
                                    <a:off x="1775690" y="468134"/>
                                    <a:ext cx="109534" cy="482750"/>
                                  </a:xfrm>
                                  <a:prstGeom prst="flowChartMagneticDrum">
                                    <a:avLst/>
                                  </a:pr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62000">
                                        <a:srgbClr val="FFFFFF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lin ang="10800000" scaled="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CC69BC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25" name="Flowchart: Delay 25"/>
                              <wps:cNvSpPr/>
                              <wps:spPr>
                                <a:xfrm>
                                  <a:off x="1671807" y="349901"/>
                                  <a:ext cx="144684" cy="681670"/>
                                </a:xfrm>
                                <a:prstGeom prst="flowChartDelay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0000CC"/>
                                    </a:gs>
                                    <a:gs pos="12000">
                                      <a:srgbClr val="FFFFFF"/>
                                    </a:gs>
                                    <a:gs pos="64000">
                                      <a:srgbClr val="EEDCF6"/>
                                    </a:gs>
                                    <a:gs pos="87000">
                                      <a:srgbClr val="FFFF00"/>
                                    </a:gs>
                                    <a:gs pos="94000">
                                      <a:srgbClr val="FFFFC5"/>
                                    </a:gs>
                                    <a:gs pos="96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23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26" name="Oval 26"/>
                            <wps:cNvSpPr/>
                            <wps:spPr>
                              <a:xfrm>
                                <a:off x="1906701" y="428140"/>
                                <a:ext cx="1057762" cy="561504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rgbClr val="0000CC"/>
                                  </a:gs>
                                  <a:gs pos="7000">
                                    <a:srgbClr val="FFFFFF"/>
                                  </a:gs>
                                  <a:gs pos="78000">
                                    <a:srgbClr val="FFFFDD"/>
                                  </a:gs>
                                  <a:gs pos="94000">
                                    <a:srgbClr val="DEEBF4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108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9551A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27" name="Rectangle 27"/>
                            <wps:cNvSpPr/>
                            <wps:spPr>
                              <a:xfrm>
                                <a:off x="1987415" y="428153"/>
                                <a:ext cx="977049" cy="5453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A6C6435" w14:textId="3241AE07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Upright Italic" w:eastAsia="CMU Serif Upright Italic" w:hAnsi="CMU Serif Upright Italic" w:cs="CMU Serif Upright Italic"/>
                                      <w:b/>
                                      <w:color w:val="C00000"/>
                                      <w:sz w:val="32"/>
                                    </w:rPr>
                                    <w:t xml:space="preserve">Bài </w:t>
                                  </w:r>
                                  <w:r w:rsidR="00362E16">
                                    <w:rPr>
                                      <w:rFonts w:ascii="Yu Gothic Medium" w:eastAsia="Yu Gothic Medium" w:hAnsi="Yu Gothic Medium" w:cs="Yu Gothic Medium" w:hint="eastAsia"/>
                                      <w:b/>
                                      <w:color w:val="C00000"/>
                                      <w:sz w:val="32"/>
                                    </w:rPr>
                                    <w:t>④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6CABE0" id="Group 11" o:spid="_x0000_s1026" style="width:496.5pt;height:75.75pt;mso-position-horizontal-relative:char;mso-position-vertical-relative:line" coordorigin="21932,33112" coordsize="63055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">
                <v:group id="Group 1" o:spid="_x0000_s1027" style="position:absolute;left:21932;top:33112;width:63055;height:9620" coordorigin=",636" coordsize="63992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top:636;width:63992;height:11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365C6672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top:636;width:17238;height:11709" coordorigin=",636" coordsize="18301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4" o:spid="_x0000_s1030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group id="Group 5" o:spid="_x0000_s1031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Parallelogram 6" o:spid="_x0000_s1032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" adj="3454" fillcolor="#deebf4" stroked="f">
                          <v:fill color2="yellow" focusposition="1,1" focussize="" colors="0 #deebf4;30147f white;57672f #deebf4;60948f #00c;1 yellow" focus="100%" type="gradientRadial"/>
                          <v:textbox inset="2.53958mm,2.53958mm,2.53958mm,2.53958mm">
                            <w:txbxContent>
                              <w:p w14:paraId="65B21F2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7" o:spid="_x0000_s1033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" adj="6398" fillcolor="#deebf4" stroked="f">
                          <v:fill color2="yellow" focusposition="1,1" focussize="" colors="0 #deebf4;3277f #deebf4;17695f #fcffeb;20972f #00c;21627f white;50463f #fff3fe;55050f #00c;57672f #deebf4;1 yellow" focus="100%" type="gradientRadial"/>
                          <v:textbox inset="2.53958mm,2.53958mm,2.53958mm,2.53958mm">
                            <w:txbxContent>
                              <w:p w14:paraId="1EED5B2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8" o:spid="_x0000_s1034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" adj="6582" fillcolor="#fff3fe" stroked="f">
                          <v:fill color2="yellow" focusposition="1" focussize="" colors="0 #fff3fe;45220f #feedd6;52429f #00b0f0;57016f #eaf4da;1 yellow" focus="100%" type="gradientRadial"/>
                          <v:textbox inset="2.53958mm,2.53958mm,2.53958mm,2.53958mm">
                            <w:txbxContent>
                              <w:p w14:paraId="75B12C0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9" o:spid="_x0000_s1035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" adj="0" fillcolor="#fcffeb" stroked="f">
                          <v:fill focusposition=".5,.5" focussize="" colors="0 #fcffeb;4640f #fcffeb;42598f #deebf4;53740f yellow;55050f #00c;57672f #deebf4;60948f #fff3fe;61604f white;1 white" focus="100%" type="gradientRadial"/>
                          <v:textbox inset="2.53958mm,2.53958mm,2.53958mm,2.53958mm">
                            <w:txbxContent>
                              <w:p w14:paraId="6EF3861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oval id="Oval 10" o:spid="_x0000_s1036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" fillcolor="#fcffeb" stroked="f">
                        <v:fill color2="#00c" focusposition=".5,.5" focussize="" colors="0 #fcffeb;49807f #fcffe7;1 #00c" focus="100%" type="gradientRadial"/>
                        <v:textbox inset="2.53958mm,2.53958mm,2.53958mm,2.53958mm">
                          <w:txbxContent>
                            <w:p w14:paraId="3E38ED0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oval>
                    </v:group>
                    <v:rect id="Rectangle 12" o:spid="_x0000_s1037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20F49F39" w14:textId="77777777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" w:eastAsia="CMU Serif" w:hAnsi="CMU Serif" w:cs="CMU Serif"/>
                                <w:b/>
                                <w:i/>
                                <w:color w:val="FF0000"/>
                                <w:sz w:val="28"/>
                              </w:rPr>
                              <w:t xml:space="preserve">Chương </w:t>
                            </w:r>
                            <w:r>
                              <w:rPr>
                                <w:rFonts w:ascii="Yu Gothic" w:eastAsia="Yu Gothic" w:hAnsi="Yu Gothic" w:cs="Yu Gothic"/>
                                <w:color w:val="0000CC"/>
                                <w:sz w:val="40"/>
                              </w:rPr>
                              <w:t>➋</w:t>
                            </w:r>
                          </w:p>
                        </w:txbxContent>
                      </v:textbox>
                    </v:rect>
                    <v:rect id="Rectangle 13" o:spid="_x0000_s1038" style="position:absolute;left:4100;top:6877;width:14201;height:5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385B613B" w14:textId="7F06E3D9" w:rsidR="00E76256" w:rsidRPr="003727AF" w:rsidRDefault="00E76256">
                            <w:pPr>
                              <w:spacing w:line="258" w:lineRule="auto"/>
                              <w:textDirection w:val="btLr"/>
                              <w:rPr>
                                <w:rFonts w:ascii="HP001 4H Normal" w:hAnsi="HP001 4H Normal"/>
                                <w:sz w:val="28"/>
                                <w:szCs w:val="28"/>
                              </w:rPr>
                            </w:pPr>
                            <w:r w:rsidRPr="003727AF">
                              <w:rPr>
                                <w:rFonts w:ascii="HP001 4H Normal" w:eastAsia="CMU Serif Extra" w:hAnsi="HP001 4H Normal" w:cs="CMU Serif Extra"/>
                                <w:b/>
                                <w:color w:val="0000CC"/>
                                <w:sz w:val="28"/>
                                <w:szCs w:val="28"/>
                              </w:rPr>
                              <w:t>Giải tích 11</w:t>
                            </w:r>
                          </w:p>
                        </w:txbxContent>
                      </v:textbox>
                    </v:rect>
                  </v:group>
                  <v:group id="Group 14" o:spid="_x0000_s1039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15" o:spid="_x0000_s1040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oup 16" o:spid="_x0000_s1041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group id="Group 17" o:spid="_x0000_s1042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<v:shape id="Rectangle: Single Corner Snipped 18" o:spid="_x0000_s1043" style="position:absolute;left:18526;top:4196;width:47178;height:5704;visibility:visible;mso-wrap-style:square;v-text-anchor:middle" coordsize="4717771,5703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" adj="-11796480,,5400" path="m,l4511373,r206398,206398l4717771,570334,,570334,,xe" fillcolor="#f0d5ff" stroked="f">
                            <v:stroke joinstyle="miter"/>
                            <v:formulas/>
                            <v:path arrowok="t" o:connecttype="custom" o:connectlocs="0,0;4511373,0;4717771,206398;4717771,570334;0,570334;0,0" o:connectangles="0,0,0,0,0,0" textboxrect="0,0,4717771,570334"/>
                            <v:textbox inset="2.53958mm,2.53958mm,2.53958mm,2.53958mm">
                              <w:txbxContent>
                                <w:p w14:paraId="3FDCE22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group id="Group 19" o:spid="_x0000_s1044" style="position:absolute;left:29050;top:4654;width:35452;height:4858" coordorigin="29050,4654" coordsize="354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group id="Group 20" o:spid="_x0000_s1045" style="position:absolute;left:29230;top:4947;width:35272;height:4279" coordorigin="29230,4947" coordsize="35271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<v:shapetype id="_x0000_t55" coordsize="21600,21600" o:spt="55" adj="16200" path="m@0,l,0@1,10800,,21600@0,21600,21600,10800xe">
                                <v:stroke joinstyle="miter"/>
                                <v:formulas>
                                  <v:f eqn="val #0"/>
                                  <v:f eqn="sum 21600 0 @0"/>
                                  <v:f eqn="prod #0 1 2"/>
                                </v:formulas>
                                <v:path o:connecttype="custom" o:connectlocs="@2,0;@1,10800;@2,21600;21600,10800" o:connectangles="270,180,90,0" textboxrect="0,0,10800,21600;0,0,16200,21600;0,0,21600,21600"/>
                                <v:handles>
                                  <v:h position="#0,topLeft" xrange="0,21600"/>
                                </v:handles>
                              </v:shapetype>
                              <v:shape id="Arrow: Chevron 21" o:spid="_x0000_s1046" type="#_x0000_t55" style="position:absolute;left:30501;top:4947;width:34001;height:4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" adj="21017" fillcolor="#f0d5ff" strokecolor="#c793fb" strokeweight="1.25pt">
                                <v:fill color2="#00c" colors="0 #f0d5ff;4588f #ffffb3;9830f #fffff7;61604f #fffffb;62915f yellow;1 #00c" focus="100%" type="gradientRadial"/>
                                <v:stroke startarrowwidth="narrow" startarrowlength="short" endarrowwidth="narrow" endarrowlength="short" joinstyle="round"/>
                                <v:shadow on="t" color="black" opacity="19531f" offset=".552mm,.73253mm"/>
                                <v:textbox inset="2.53958mm,1.2694mm,2.53958mm,1.2694mm">
                                  <w:txbxContent>
                                    <w:p w14:paraId="6746C7A1" w14:textId="0F5523A2" w:rsidR="00E76256" w:rsidRPr="003727AF" w:rsidRDefault="0019446F" w:rsidP="0019446F">
                                      <w:pPr>
                                        <w:spacing w:line="251" w:lineRule="auto"/>
                                        <w:textDirection w:val="btLr"/>
                                        <w:rPr>
                                          <w:rFonts w:ascii="Chu Van An" w:hAnsi="Chu Van An" w:cs="Chu Van An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727AF">
                                        <w:rPr>
                                          <w:rFonts w:ascii="Chu Van An" w:eastAsia="Chu Van An" w:hAnsi="Chu Van An" w:cs="Chu Van An"/>
                                          <w:b/>
                                          <w:color w:val="0000CC"/>
                                          <w:sz w:val="28"/>
                                          <w:szCs w:val="28"/>
                                        </w:rPr>
                                        <w:t xml:space="preserve">        </w:t>
                                      </w:r>
                                      <w:r w:rsidR="003B68F4" w:rsidRPr="003727AF">
                                        <w:rPr>
                                          <w:rFonts w:ascii="Chu Van An" w:eastAsia="Calibri" w:hAnsi="Chu Van An" w:cs="Chu Van An"/>
                                          <w:b/>
                                          <w:bCs/>
                                          <w:color w:val="0000CC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PHÉP THỬ VÀ BIẾN CỐ</w:t>
                                      </w:r>
                                    </w:p>
                                  </w:txbxContent>
                                </v:textbox>
                              </v:shape>
                              <v:shape id="Freeform: Shape 22" o:spid="_x0000_s1047" style="position:absolute;left:29230;top:5817;width:2286;height:2762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4820F6A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shapetype id="_x0000_t116" coordsize="21600,21600" o:spt="116" path="m3475,qx,10800,3475,21600l18125,21600qx21600,10800,18125,xe">
                              <v:stroke joinstyle="miter"/>
                              <v:path gradientshapeok="t" o:connecttype="rect" textboxrect="1018,3163,20582,18437"/>
                            </v:shapetype>
                            <v:shape id="Flowchart: Terminator 23" o:spid="_x0000_s1048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2024DC62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shapetype id="_x0000_t133" coordsize="21600,21600" o:spt="133" path="m21600,10800qy18019,21600l3581,21600qx,10800,3581,l18019,qx21600,10800xem18019,21600nfqx14438,10800,18019,e">
                          <v:path o:extrusionok="f" gradientshapeok="t" o:connecttype="custom" o:connectlocs="10800,0;0,10800;10800,21600;14438,10800;21600,10800" o:connectangles="270,180,90,0,0" textboxrect="3581,0,14438,21600"/>
                        </v:shapetype>
                        <v:shape id="Flowchart: Direct Access Storage 24" o:spid="_x0000_s1049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" fillcolor="#fffff7" stroked="f">
                          <v:fill color2="yellow" angle="270" colors="0 #fffff7;40632f white;1 yellow" focus="100%" type="gradient">
                            <o:fill v:ext="view" type="gradientUnscaled"/>
                          </v:fill>
                          <v:textbox inset="2.53958mm,2.53958mm,2.53958mm,2.53958mm">
                            <w:txbxContent>
                              <w:p w14:paraId="1CC69BC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Flowchart: Delay 25" o:spid="_x0000_s1050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" fillcolor="#00c" stroked="f">
                        <v:fill color2="yellow" angle="90" colors="0 #00c;7864f white;41943f #eedcf6;57016f yellow;61604f #ffffc5;62915f #00c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3EFD23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oval id="Oval 26" o:spid="_x0000_s1051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" fillcolor="#00c" stroked="f">
                      <v:fill color2="yellow" angle="270" colors="0 #00c;4588f white;51118f #ffd;61604f #deebf4;1 yellow" focus="100%" type="gradient">
                        <o:fill v:ext="view" type="gradientUnscaled"/>
                      </v:fill>
                      <v:textbox inset="2.53958mm,2.53958mm,2.53958mm,2.53958mm">
                        <w:txbxContent>
                          <w:p w14:paraId="319551A1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  <v:rect id="Rectangle 27" o:spid="_x0000_s1052" style="position:absolute;left:19874;top:4281;width:9770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0A6C6435" w14:textId="3241AE07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 Upright Italic" w:eastAsia="CMU Serif Upright Italic" w:hAnsi="CMU Serif Upright Italic" w:cs="CMU Serif Upright Italic"/>
                                <w:b/>
                                <w:color w:val="C00000"/>
                                <w:sz w:val="32"/>
                              </w:rPr>
                              <w:t xml:space="preserve">Bài </w:t>
                            </w:r>
                            <w:r w:rsidR="00362E16">
                              <w:rPr>
                                <w:rFonts w:ascii="Yu Gothic Medium" w:eastAsia="Yu Gothic Medium" w:hAnsi="Yu Gothic Medium" w:cs="Yu Gothic Medium" w:hint="eastAsia"/>
                                <w:b/>
                                <w:color w:val="C00000"/>
                                <w:sz w:val="32"/>
                              </w:rPr>
                              <w:t>④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31C41600" w14:textId="77777777" w:rsidR="007A7E85" w:rsidRPr="002E637B" w:rsidRDefault="00A942B2" w:rsidP="004C4F30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92C8DCA" wp14:editId="1D4855FA">
                <wp:extent cx="3505200" cy="504563"/>
                <wp:effectExtent l="0" t="0" r="0" b="0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3593400" y="3527719"/>
                          <a:chExt cx="3505200" cy="504563"/>
                        </a:xfrm>
                      </wpg:grpSpPr>
                      <wpg:grpSp>
                        <wpg:cNvPr id="29" name="Group 29"/>
                        <wpg:cNvGrpSpPr/>
                        <wpg:grpSpPr>
                          <a:xfrm>
                            <a:off x="3593400" y="3527719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s:wsp>
                          <wps:cNvPr id="30" name="Rectangle 30"/>
                          <wps:cNvSpPr/>
                          <wps:spPr>
                            <a:xfrm>
                              <a:off x="0" y="0"/>
                              <a:ext cx="3505200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37236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1" name="Group 31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3505200" cy="504563"/>
                                <a:chOff x="0" y="0"/>
                                <a:chExt cx="3505200" cy="504563"/>
                              </a:xfrm>
                            </wpg:grpSpPr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0" y="18788"/>
                                  <a:ext cx="3505200" cy="485775"/>
                                  <a:chOff x="0" y="18788"/>
                                  <a:chExt cx="3505200" cy="485775"/>
                                </a:xfrm>
                              </wpg:grpSpPr>
                              <wps:wsp>
                                <wps:cNvPr id="34" name="Rectangle: Single Corner Snipped 34"/>
                                <wps:cNvSpPr/>
                                <wps:spPr>
                                  <a:xfrm>
                                    <a:off x="0" y="21424"/>
                                    <a:ext cx="3505200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88201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5" name="Group 35"/>
                                <wpg:cNvGrpSpPr/>
                                <wpg:grpSpPr>
                                  <a:xfrm>
                                    <a:off x="903804" y="18788"/>
                                    <a:ext cx="2487095" cy="485775"/>
                                    <a:chOff x="903804" y="18788"/>
                                    <a:chExt cx="2487095" cy="485775"/>
                                  </a:xfrm>
                                </wpg:grpSpPr>
                                <wpg:grpSp>
                                  <wpg:cNvPr id="36" name="Group 36"/>
                                  <wpg:cNvGrpSpPr/>
                                  <wpg:grpSpPr>
                                    <a:xfrm>
                                      <a:off x="1006166" y="123084"/>
                                      <a:ext cx="2384733" cy="369570"/>
                                      <a:chOff x="1006166" y="123084"/>
                                      <a:chExt cx="2384733" cy="369570"/>
                                    </a:xfrm>
                                  </wpg:grpSpPr>
                                  <wps:wsp>
                                    <wps:cNvPr id="37" name="Arrow: Chevron 37"/>
                                    <wps:cNvSpPr/>
                                    <wps:spPr>
                                      <a:xfrm>
                                        <a:off x="1163324" y="123674"/>
                                        <a:ext cx="222757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28FE1A4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Tóm tắt lý thuyết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38" name="Group 38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39" name="Freeform: Shape 39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48A336A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40" name="Rectangle 40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25E483E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41" name="Group 41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42" name="Freeform: Shape 42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44341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43" name="Flowchart: Terminator 43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C00A24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4" name="Flowchart: Direct Access Storage 44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E952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45" name="Flowchart: Preparation 45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11D4B6E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46" name="Group 46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47" name="Freeform: Shape 47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078538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995C0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Ⓐ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2C8DCA" id="Group 28" o:spid="_x0000_s1053" style="width:276pt;height:39.75pt;mso-position-horizontal-relative:char;mso-position-vertical-relative:line" coordorigin="35934,35277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">
                <v:group id="Group 29" o:spid="_x0000_s1054" style="position:absolute;left:35934;top:35277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ect id="Rectangle 30" o:spid="_x0000_s1055" style="position:absolute;width:35052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5137236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1" o:spid="_x0000_s1056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Group 32" o:spid="_x0000_s1057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group id="Group 33" o:spid="_x0000_s1058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shape id="Rectangle: Single Corner Snipped 34" o:spid="_x0000_s1059" style="position:absolute;top:214;width:35052;height:4831;visibility:visible;mso-wrap-style:square;v-text-anchor:middle" coordsize="3505200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" adj="-11796480,,5400" path="m,l3263927,r241273,241273l3505200,483107,,483107,,xe" fillcolor="#fffff7" stroked="f">
                          <v:stroke joinstyle="miter"/>
                          <v:formulas/>
                          <v:path arrowok="t" o:connecttype="custom" o:connectlocs="0,0;3263927,0;3505200,241273;3505200,483107;0,483107;0,0" o:connectangles="0,0,0,0,0,0" textboxrect="0,0,3505200,483107"/>
                          <v:textbox inset="2.53958mm,2.53958mm,2.53958mm,2.53958mm">
                            <w:txbxContent>
                              <w:p w14:paraId="2E88201A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35" o:spid="_x0000_s1060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group id="Group 36" o:spid="_x0000_s1061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<v:shape id="Arrow: Chevron 37" o:spid="_x0000_s1062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" adj="21026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28FE1A4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Tóm tắt lý thuyết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38" o:spid="_x0000_s106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<v:shape id="Freeform: Shape 39" o:spid="_x0000_s1064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48A336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40" o:spid="_x0000_s1065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qvD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dan&#10;L+kHyP0/AAAA//8DAFBLAQItABQABgAIAAAAIQDb4fbL7gAAAIUBAAATAAAAAAAAAAAAAAAAAAAA&#10;AABbQ29udGVudF9UeXBlc10ueG1sUEsBAi0AFAAGAAgAAAAhAFr0LFu/AAAAFQEAAAsAAAAAAAAA&#10;AAAAAAAAHwEAAF9yZWxzLy5yZWxzUEsBAi0AFAAGAAgAAAAhAEaaq8O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25E483E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41" o:spid="_x0000_s106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<v:shape id="Freeform: Shape 42" o:spid="_x0000_s1067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E44341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43" o:spid="_x0000_s106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4C00A24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44" o:spid="_x0000_s106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154E952B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type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Flowchart: Preparation 45" o:spid="_x0000_s107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311D4B6E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46" o:spid="_x0000_s107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Freeform: Shape 47" o:spid="_x0000_s1072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2078538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48" o:spid="_x0000_s1073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fF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cam&#10;L+kHyP0/AAAA//8DAFBLAQItABQABgAIAAAAIQDb4fbL7gAAAIUBAAATAAAAAAAAAAAAAAAAAAAA&#10;AABbQ29udGVudF9UeXBlc10ueG1sUEsBAi0AFAAGAAgAAAAhAFr0LFu/AAAAFQEAAAsAAAAAAAAA&#10;AAAAAAAAHwEAAF9yZWxzLy5yZWxzUEsBAi0AFAAGAAgAAAAhALjsp8W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6B5995C0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Ⓐ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A8CBF44" w14:textId="29B9AD6B" w:rsidR="003B68F4" w:rsidRPr="002E637B" w:rsidRDefault="00A942B2" w:rsidP="004C4F30">
      <w:pPr>
        <w:spacing w:line="240" w:lineRule="auto"/>
        <w:ind w:left="426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B171841" wp14:editId="31A7CE1E">
                <wp:extent cx="6436622" cy="6819901"/>
                <wp:effectExtent l="0" t="0" r="21590" b="19050"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2" cy="6819901"/>
                          <a:chOff x="2127684" y="2094075"/>
                          <a:chExt cx="6436622" cy="5995698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2127684" y="2094075"/>
                            <a:ext cx="6436622" cy="5995698"/>
                            <a:chOff x="-22234" y="-704"/>
                            <a:chExt cx="6482335" cy="5995698"/>
                          </a:xfrm>
                        </wpg:grpSpPr>
                        <wps:wsp>
                          <wps:cNvPr id="51" name="Rectangle 51"/>
                          <wps:cNvSpPr/>
                          <wps:spPr>
                            <a:xfrm>
                              <a:off x="-22234" y="-704"/>
                              <a:ext cx="6482325" cy="3371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7AB86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2" name="Rectangle: Diagonal Corners Rounded 52"/>
                          <wps:cNvSpPr/>
                          <wps:spPr>
                            <a:xfrm>
                              <a:off x="-20" y="3"/>
                              <a:ext cx="6460121" cy="5994991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E9643DB" w14:textId="77777777" w:rsidR="003B68F4" w:rsidRDefault="003B68F4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69A2FB0F" w14:textId="70BEBA37" w:rsidR="00E76256" w:rsidRDefault="0019446F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187EAC">
                                  <w:rPr>
                                    <w:rFonts w:ascii="Chu Van An" w:hAnsi="Chu Van An" w:cs="Chu Van An"/>
                                    <w:color w:val="FFFFFF" w:themeColor="background1"/>
                                    <w:kern w:val="24"/>
                                    <w:szCs w:val="24"/>
                                  </w:rPr>
                                  <w:t> </w:t>
                                </w:r>
                                <w:r w:rsidR="003B68F4"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➊</w:t>
                                </w:r>
                                <w:r w:rsidR="003B68F4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="003B68F4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Cs w:val="28"/>
                                  </w:rPr>
                                  <w:t xml:space="preserve"> </w:t>
                                </w:r>
                                <w:r w:rsidR="003B68F4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3B68F4"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Phép thử</w:t>
                                </w:r>
                              </w:p>
                              <w:p w14:paraId="5FFACD42" w14:textId="77777777" w:rsidR="00554B9F" w:rsidRDefault="00554B9F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731"/>
                                  <w:gridCol w:w="3304"/>
                                </w:tblGrid>
                                <w:tr w:rsidR="00B956FE" w:rsidRPr="00122712" w14:paraId="45479D34" w14:textId="77777777" w:rsidTr="00554B9F">
                                  <w:trPr>
                                    <w:trHeight w:val="1165"/>
                                    <w:jc w:val="center"/>
                                  </w:trPr>
                                  <w:tc>
                                    <w:tcPr>
                                      <w:tcW w:w="6731" w:type="dxa"/>
                                      <w:shd w:val="clear" w:color="auto" w:fill="FFFFFF"/>
                                    </w:tcPr>
                                    <w:p w14:paraId="54AB54E3" w14:textId="77777777" w:rsidR="00B956FE" w:rsidRDefault="00B956FE" w:rsidP="00554B9F">
                                      <w:pPr>
                                        <w:spacing w:line="276" w:lineRule="auto"/>
                                        <w:ind w:left="567" w:hanging="567"/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Phép thử ngẫu nhiên:</w:t>
                                      </w:r>
                                    </w:p>
                                    <w:p w14:paraId="4BE463E1" w14:textId="77777777" w:rsidR="00B956FE" w:rsidRPr="001227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5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L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à phép thử mà ta không đoán trước được kết quả của nó, mặc dù đã biết tập hợp tất cả các kết quả có thể có của phép thử đó.</w:t>
                                      </w:r>
                                    </w:p>
                                    <w:p w14:paraId="13D8794C" w14:textId="77777777" w:rsidR="00B956FE" w:rsidRPr="00122712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Cs w:val="24"/>
                                        </w:rPr>
                                        <w:t>Chú ý:</w:t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i/>
                                          <w:color w:val="FF0000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Ta chỉ xét các phép thử có một số hữu hạn kết quả.</w:t>
                                      </w:r>
                                    </w:p>
                                  </w:tc>
                                  <w:tc>
                                    <w:tcPr>
                                      <w:tcW w:w="3304" w:type="dxa"/>
                                      <w:shd w:val="clear" w:color="auto" w:fill="auto"/>
                                    </w:tcPr>
                                    <w:p w14:paraId="72B201D1" w14:textId="77777777" w:rsidR="00B956FE" w:rsidRDefault="00B956FE" w:rsidP="00554B9F">
                                      <w:pPr>
                                        <w:spacing w:line="276" w:lineRule="auto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</w:p>
                                    <w:p w14:paraId="31FCAB62" w14:textId="77777777" w:rsidR="00B956FE" w:rsidRPr="00122712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7669C1F" wp14:editId="66802EFF">
                                            <wp:extent cx="1105786" cy="744964"/>
                                            <wp:effectExtent l="0" t="0" r="0" b="0"/>
                                            <wp:docPr id="989" name="Picture 989" descr="nhatky.info: Viên xúc xắc mùa thu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801" descr="nhatky.info: Viên xúc xắc mùa thu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7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107079" cy="74583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3DB8EDB2" w14:textId="5F4BB6B5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➋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Không gian mẫu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932"/>
                                  <w:gridCol w:w="3103"/>
                                </w:tblGrid>
                                <w:tr w:rsidR="00B956FE" w:rsidRPr="000F7CDF" w14:paraId="5AB37149" w14:textId="77777777" w:rsidTr="00554B9F">
                                  <w:trPr>
                                    <w:trHeight w:val="602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382255E1" w14:textId="77777777" w:rsidR="00B956F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6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hợp các kết quả có thể xảy ra của một phép thử đgl 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không gian mẫu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phép thử và kí hiệu là </w:t>
                                      </w:r>
                                      <w:r w:rsidRPr="00480D21">
                                        <w:sym w:font="Symbol" w:char="F057"/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18456EFC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iCs/>
                                          <w:color w:val="0000CC"/>
                                          <w:sz w:val="24"/>
                                        </w:rPr>
                                        <w:sym w:font="Wingdings" w:char="F0B2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b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iCs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Vi dụ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>: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t>Mô tả không gian mẫu của phép thử gieo một đồng tiền.</w:t>
                                      </w:r>
                                    </w:p>
                                    <w:p w14:paraId="3ABF6FA5" w14:textId="77777777" w:rsidR="00B956FE" w:rsidRPr="00480D21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sym w:font="Wingdings" w:char="F046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t xml:space="preserve"> = {S, N}</w:t>
                                      </w:r>
                                    </w:p>
                                    <w:p w14:paraId="5D2AEC53" w14:textId="77777777" w:rsidR="00B956FE" w:rsidRPr="000F7CDF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52B90EC2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  <w:p w14:paraId="207803D1" w14:textId="77777777" w:rsidR="00B956FE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10DD33D" wp14:editId="7A6D9D34">
                                            <wp:extent cx="1293510" cy="648586"/>
                                            <wp:effectExtent l="0" t="0" r="1905" b="0"/>
                                            <wp:docPr id="990" name="Picture 990" descr="Tiền xu đi đâu? | Vietstock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797" descr="Tiền xu đi đâu? | Vietstock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296506" cy="65008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37372C83" w14:textId="77777777" w:rsidR="00B956FE" w:rsidRPr="000F7CDF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294BA9CA" w14:textId="3171039D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➌</w:t>
                                </w:r>
                                <w:r w:rsidRPr="00D74A3B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D74A3B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155BD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Biến cố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932"/>
                                  <w:gridCol w:w="3103"/>
                                </w:tblGrid>
                                <w:tr w:rsidR="00B956FE" w:rsidRPr="00D74A3B" w14:paraId="6B5B1419" w14:textId="77777777" w:rsidTr="00554B9F">
                                  <w:trPr>
                                    <w:trHeight w:val="3503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15E18B4B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Mỗi biến cố liên quan đến một phép thử được mô tả bởi một tập con của không gian mẫu.</w:t>
                                      </w:r>
                                    </w:p>
                                    <w:p w14:paraId="08A98801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là một tập con của không gian mẫu.</w:t>
                                      </w:r>
                                    </w:p>
                                    <w:p w14:paraId="6AD333FA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D74A3B">
                                        <w:rPr>
                                          <w:szCs w:val="24"/>
                                        </w:rPr>
                                        <w:sym w:font="Symbol" w:char="F0C6"/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đgl 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không thể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437DDEB4" w14:textId="33A151CA" w:rsidR="00B956F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D74A3B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đgl 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chắc chắn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4ECB930A" w14:textId="77777777" w:rsidR="00554B9F" w:rsidRPr="00D74A3B" w:rsidRDefault="00554B9F" w:rsidP="00554B9F">
                                      <w:pPr>
                                        <w:pStyle w:val="ListParagraph"/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</w:p>
                                    <w:p w14:paraId="4ED573FC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Qui ước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>:</w:t>
                                      </w:r>
                                    </w:p>
                                    <w:p w14:paraId="6DCF6728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Biến cố đôi khi được cho dưới dạng xác định tập hợp.</w:t>
                                      </w:r>
                                    </w:p>
                                    <w:p w14:paraId="48B556DA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Khi nói cho các biến cố A, B, .. mà không nói gì thêm thì ta hiểu chúng cùng liên quan đến một phép thử.</w:t>
                                      </w:r>
                                    </w:p>
                                    <w:p w14:paraId="6FD1C3A2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Ta nói biến cố A xảy ra trong một phép thử nào đó khi và chỉ khi kết quả của phép thử đó là một phần tử của A (hay thuận lợi cho A).</w:t>
                                      </w: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5D4B00E8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216EA338" w14:textId="77777777" w:rsidR="00B956FE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noProof/>
                                          <w:szCs w:val="24"/>
                                        </w:rPr>
                                        <w:drawing>
                                          <wp:inline distT="0" distB="0" distL="0" distR="0" wp14:anchorId="201EE158" wp14:editId="57A85B2D">
                                            <wp:extent cx="1293197" cy="498753"/>
                                            <wp:effectExtent l="0" t="0" r="2540" b="0"/>
                                            <wp:docPr id="991" name="Picture 99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9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297400" cy="50037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2C785424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1F40B6C8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10B0D7FF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17E6576" wp14:editId="2324AD90">
                                            <wp:extent cx="1254401" cy="555139"/>
                                            <wp:effectExtent l="0" t="0" r="3175" b="0"/>
                                            <wp:docPr id="928" name="Picture 928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0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256862" cy="55622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28065877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67C9FE1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460E3BA0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FD961A7" w14:textId="221EF4D9" w:rsidR="00E76256" w:rsidRPr="00A942B2" w:rsidRDefault="00E76256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1842E4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6F0B901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BF63952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001F67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65876C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AD100A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F125956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DFA1635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E329A30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652005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2E4392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53" name="Group 53"/>
                          <wpg:cNvGrpSpPr/>
                          <wpg:grpSpPr>
                            <a:xfrm>
                              <a:off x="-22234" y="-704"/>
                              <a:ext cx="1199213" cy="304800"/>
                              <a:chOff x="-22234" y="-704"/>
                              <a:chExt cx="1199213" cy="304800"/>
                            </a:xfrm>
                          </wpg:grpSpPr>
                          <wps:wsp>
                            <wps:cNvPr id="54" name="Rectangle: Folded Corner 54"/>
                            <wps:cNvSpPr/>
                            <wps:spPr>
                              <a:xfrm>
                                <a:off x="13538" y="10424"/>
                                <a:ext cx="1163441" cy="293672"/>
                              </a:xfrm>
                              <a:prstGeom prst="foldedCorner">
                                <a:avLst>
                                  <a:gd name="adj" fmla="val 50000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647E4D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5" name="Rectangle 55"/>
                            <wps:cNvSpPr/>
                            <wps:spPr>
                              <a:xfrm>
                                <a:off x="-22234" y="-704"/>
                                <a:ext cx="1128717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64AE6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  <w:sz w:val="24"/>
                                    </w:rPr>
                                    <w:t>◈-</w:t>
                                  </w: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171841" id="Group 49" o:spid="_x0000_s1074" style="width:506.8pt;height:537pt;mso-position-horizontal-relative:char;mso-position-vertical-relative:line" coordorigin="21276,20940" coordsize="64366,59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">
                <v:group id="Group 50" o:spid="_x0000_s1075" style="position:absolute;left:21276;top:20940;width:64367;height:59957" coordorigin="-222,-7" coordsize="64823,59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Rectangle 51" o:spid="_x0000_s1076" style="position:absolute;left:-222;top:-7;width:64822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407AB86D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77" style="position:absolute;width:64601;height:59949;visibility:visible;mso-wrap-style:square;v-text-anchor:middle" coordsize="6460121,59949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" adj="-11796480,,5400" path="m56773,l6202097,v142503,,258024,115521,258024,258024l6460121,5938218v,31355,-25418,56773,-56773,56773l258024,5994991c115521,5994991,,5879470,,5736967l,56773c,25418,25418,,56773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56773,0;6202097,0;6460121,258024;6460121,5938218;6403348,5994991;258024,5994991;0,5736967;0,56773;56773,0" o:connectangles="0,0,0,0,0,0,0,0,0" textboxrect="0,0,6460121,5994991"/>
                    <v:textbox inset="2.53958mm,1.2694mm,2.53958mm,1.2694mm">
                      <w:txbxContent>
                        <w:p w14:paraId="4E9643DB" w14:textId="77777777" w:rsidR="003B68F4" w:rsidRDefault="003B68F4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69A2FB0F" w14:textId="70BEBA37" w:rsidR="00E76256" w:rsidRDefault="0019446F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187EAC">
                            <w:rPr>
                              <w:rFonts w:ascii="Chu Van An" w:hAnsi="Chu Van An" w:cs="Chu Van An"/>
                              <w:color w:val="FFFFFF" w:themeColor="background1"/>
                              <w:kern w:val="24"/>
                              <w:szCs w:val="24"/>
                            </w:rPr>
                            <w:t> </w:t>
                          </w:r>
                          <w:r w:rsidR="003B68F4"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➊</w:t>
                          </w:r>
                          <w:r w:rsidR="003B68F4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 w:rsidR="003B68F4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Cs w:val="28"/>
                            </w:rPr>
                            <w:t xml:space="preserve"> </w:t>
                          </w:r>
                          <w:r w:rsidR="003B68F4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3B68F4" w:rsidRPr="00480D21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Phép thử</w:t>
                          </w:r>
                        </w:p>
                        <w:p w14:paraId="5FFACD42" w14:textId="77777777" w:rsidR="00554B9F" w:rsidRDefault="00554B9F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731"/>
                            <w:gridCol w:w="3304"/>
                          </w:tblGrid>
                          <w:tr w:rsidR="00B956FE" w:rsidRPr="00122712" w14:paraId="45479D34" w14:textId="77777777" w:rsidTr="00554B9F">
                            <w:trPr>
                              <w:trHeight w:val="1165"/>
                              <w:jc w:val="center"/>
                            </w:trPr>
                            <w:tc>
                              <w:tcPr>
                                <w:tcW w:w="6731" w:type="dxa"/>
                                <w:shd w:val="clear" w:color="auto" w:fill="FFFFFF"/>
                              </w:tcPr>
                              <w:p w14:paraId="54AB54E3" w14:textId="77777777" w:rsidR="00B956FE" w:rsidRDefault="00B956FE" w:rsidP="00554B9F">
                                <w:pPr>
                                  <w:spacing w:line="276" w:lineRule="auto"/>
                                  <w:ind w:left="567" w:hanging="567"/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Phép thử ngẫu nhiên:</w:t>
                                </w:r>
                              </w:p>
                              <w:p w14:paraId="4BE463E1" w14:textId="77777777" w:rsidR="00B956FE" w:rsidRPr="001227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L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à phép thử mà ta không đoán trước được kết quả của nó, mặc dù đã biết tập hợp tất cả các kết quả có thể có của phép thử đó.</w:t>
                                </w:r>
                              </w:p>
                              <w:p w14:paraId="13D8794C" w14:textId="77777777" w:rsidR="00B956FE" w:rsidRPr="00122712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Cs w:val="24"/>
                                  </w:rPr>
                                  <w:t>Chú ý:</w:t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i/>
                                    <w:color w:val="FF0000"/>
                                    <w:szCs w:val="24"/>
                                  </w:rPr>
                                  <w:t xml:space="preserve">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Ta chỉ xét các phép thử có một số hữu hạn kết quả.</w:t>
                                </w:r>
                              </w:p>
                            </w:tc>
                            <w:tc>
                              <w:tcPr>
                                <w:tcW w:w="3304" w:type="dxa"/>
                                <w:shd w:val="clear" w:color="auto" w:fill="auto"/>
                              </w:tcPr>
                              <w:p w14:paraId="72B201D1" w14:textId="77777777" w:rsidR="00B956FE" w:rsidRDefault="00B956FE" w:rsidP="00554B9F">
                                <w:pPr>
                                  <w:spacing w:line="276" w:lineRule="auto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31FCAB62" w14:textId="77777777" w:rsidR="00B956FE" w:rsidRPr="00122712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7669C1F" wp14:editId="66802EFF">
                                      <wp:extent cx="1105786" cy="744964"/>
                                      <wp:effectExtent l="0" t="0" r="0" b="0"/>
                                      <wp:docPr id="989" name="Picture 989" descr="nhatky.info: Viên xúc xắc mùa thu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01" descr="nhatky.info: Viên xúc xắc mùa thu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7079" cy="7458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3DB8EDB2" w14:textId="5F4BB6B5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➋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80D21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Không gian mẫu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932"/>
                            <w:gridCol w:w="3103"/>
                          </w:tblGrid>
                          <w:tr w:rsidR="00B956FE" w:rsidRPr="000F7CDF" w14:paraId="5AB37149" w14:textId="77777777" w:rsidTr="00554B9F">
                            <w:trPr>
                              <w:trHeight w:val="602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382255E1" w14:textId="77777777" w:rsidR="00B956F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hợp các kết quả có thể xảy ra của một phép thử đgl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không gian mẫu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phép thử và kí hiệu là </w:t>
                                </w:r>
                                <w:r w:rsidRPr="00480D21">
                                  <w:sym w:font="Symbol" w:char="F057"/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18456EFC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iCs/>
                                    <w:color w:val="0000CC"/>
                                    <w:sz w:val="24"/>
                                  </w:rPr>
                                  <w:sym w:font="Wingdings" w:char="F0B2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szCs w:val="24"/>
                                  </w:rPr>
                                  <w:t xml:space="preserve"> </w:t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FF0000"/>
                                    <w:sz w:val="24"/>
                                    <w:szCs w:val="24"/>
                                  </w:rPr>
                                  <w:t>Vi dụ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: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t>Mô tả không gian mẫu của phép thử gieo một đồng tiền.</w:t>
                                </w:r>
                              </w:p>
                              <w:p w14:paraId="3ABF6FA5" w14:textId="77777777" w:rsidR="00B956FE" w:rsidRPr="00480D21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sym w:font="Wingdings" w:char="F046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sym w:font="Symbol" w:char="F057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t xml:space="preserve"> = {S, N}</w:t>
                                </w:r>
                              </w:p>
                              <w:p w14:paraId="5D2AEC53" w14:textId="77777777" w:rsidR="00B956FE" w:rsidRPr="000F7CDF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52B90EC2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  <w:p w14:paraId="207803D1" w14:textId="77777777" w:rsidR="00B956FE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10DD33D" wp14:editId="7A6D9D34">
                                      <wp:extent cx="1293510" cy="648586"/>
                                      <wp:effectExtent l="0" t="0" r="1905" b="0"/>
                                      <wp:docPr id="990" name="Picture 990" descr="Tiền xu đi đâu? | Vietstock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97" descr="Tiền xu đi đâu? | Vietstock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96506" cy="65008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7372C83" w14:textId="77777777" w:rsidR="00B956FE" w:rsidRPr="000F7CDF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294BA9CA" w14:textId="3171039D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➌</w:t>
                          </w:r>
                          <w:r w:rsidRPr="00D74A3B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>.</w:t>
                          </w:r>
                          <w:r w:rsidRPr="00D74A3B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74A3B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155BD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Biến cố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932"/>
                            <w:gridCol w:w="3103"/>
                          </w:tblGrid>
                          <w:tr w:rsidR="00B956FE" w:rsidRPr="00D74A3B" w14:paraId="6B5B1419" w14:textId="77777777" w:rsidTr="00554B9F">
                            <w:trPr>
                              <w:trHeight w:val="3503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15E18B4B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Mỗi biến cố liên quan đến một phép thử được mô tả bởi một tập con của không gian mẫu.</w:t>
                                </w:r>
                              </w:p>
                              <w:p w14:paraId="08A98801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là một tập con của không gian mẫu.</w:t>
                                </w:r>
                              </w:p>
                              <w:p w14:paraId="6AD333FA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D74A3B">
                                  <w:rPr>
                                    <w:szCs w:val="24"/>
                                  </w:rPr>
                                  <w:sym w:font="Symbol" w:char="F0C6"/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đgl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không thể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437DDEB4" w14:textId="33A151CA" w:rsidR="00B956F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D74A3B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đgl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chắc chắn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4ECB930A" w14:textId="77777777" w:rsidR="00554B9F" w:rsidRPr="00D74A3B" w:rsidRDefault="00554B9F" w:rsidP="00554B9F">
                                <w:pPr>
                                  <w:pStyle w:val="ListParagraph"/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4ED573FC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Qui ước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6DCF6728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Biến cố đôi khi được cho dưới dạng xác định tập hợp.</w:t>
                                </w:r>
                              </w:p>
                              <w:p w14:paraId="48B556DA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Khi nói cho các biến cố A, B, .. mà không nói gì thêm thì ta hiểu chúng cùng liên quan đến một phép thử.</w:t>
                                </w:r>
                              </w:p>
                              <w:p w14:paraId="6FD1C3A2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Ta nói biến cố A xảy ra trong một phép thử nào đó khi và chỉ khi kết quả của phép thử đó là một phần tử của A (hay thuận lợi cho A).</w:t>
                                </w: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5D4B00E8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16EA338" w14:textId="77777777" w:rsidR="00B956FE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noProof/>
                                    <w:szCs w:val="24"/>
                                  </w:rPr>
                                  <w:drawing>
                                    <wp:inline distT="0" distB="0" distL="0" distR="0" wp14:anchorId="201EE158" wp14:editId="57A85B2D">
                                      <wp:extent cx="1293197" cy="498753"/>
                                      <wp:effectExtent l="0" t="0" r="2540" b="0"/>
                                      <wp:docPr id="991" name="Picture 99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97400" cy="50037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C785424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F40B6C8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0B0D7FF" w14:textId="77777777" w:rsidR="00B956FE" w:rsidRPr="00D74A3B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17E6576" wp14:editId="2324AD90">
                                      <wp:extent cx="1254401" cy="555139"/>
                                      <wp:effectExtent l="0" t="0" r="3175" b="0"/>
                                      <wp:docPr id="928" name="Picture 92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56862" cy="55622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28065877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167C9FE1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460E3BA0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7FD961A7" w14:textId="221EF4D9" w:rsidR="00E76256" w:rsidRPr="00A942B2" w:rsidRDefault="00E76256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1842E4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6F0B901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BF63952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001F67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65876C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AD100A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F125956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DFA1635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E329A30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652005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2E4392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53" o:spid="_x0000_s1078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54" o:spid="_x0000_s1079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" adj="10800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20647E4D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55" o:spid="_x0000_s1080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" filled="f" stroked="f">
                      <v:textbox inset="2.53958mm,1.2694mm,2.53958mm,1.2694mm">
                        <w:txbxContent>
                          <w:p w14:paraId="32E64AE6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  <w:sz w:val="24"/>
                              </w:rPr>
                              <w:t>◈-</w:t>
                            </w: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</w:rPr>
                              <w:t>①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7CA928D2" w14:textId="77777777" w:rsidR="00B956FE" w:rsidRPr="002E637B" w:rsidRDefault="00B956FE" w:rsidP="003B68F4">
      <w:pPr>
        <w:tabs>
          <w:tab w:val="left" w:pos="4770"/>
        </w:tabs>
        <w:rPr>
          <w:rFonts w:ascii="Chu Van An" w:eastAsia="Chu Van An" w:hAnsi="Chu Van An" w:cs="Chu Van An"/>
          <w:sz w:val="24"/>
          <w:szCs w:val="24"/>
        </w:rPr>
      </w:pPr>
    </w:p>
    <w:p w14:paraId="43A98BB7" w14:textId="6FCD3207" w:rsidR="003B68F4" w:rsidRPr="002E637B" w:rsidRDefault="00B956FE" w:rsidP="00B956FE">
      <w:pPr>
        <w:tabs>
          <w:tab w:val="left" w:pos="4770"/>
        </w:tabs>
        <w:ind w:firstLine="426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13C2EC4C" wp14:editId="07FD0ADD">
                <wp:extent cx="6436625" cy="2733675"/>
                <wp:effectExtent l="0" t="0" r="21590" b="28575"/>
                <wp:docPr id="977" name="Group 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5" cy="2733675"/>
                          <a:chOff x="2127684" y="2094075"/>
                          <a:chExt cx="6436625" cy="2489392"/>
                        </a:xfrm>
                      </wpg:grpSpPr>
                      <wpg:grpSp>
                        <wpg:cNvPr id="978" name="Group 978"/>
                        <wpg:cNvGrpSpPr/>
                        <wpg:grpSpPr>
                          <a:xfrm>
                            <a:off x="2127684" y="2094075"/>
                            <a:ext cx="6436625" cy="2489392"/>
                            <a:chOff x="-22234" y="-704"/>
                            <a:chExt cx="6482338" cy="2489392"/>
                          </a:xfrm>
                        </wpg:grpSpPr>
                        <wps:wsp>
                          <wps:cNvPr id="979" name="Rectangle 979"/>
                          <wps:cNvSpPr/>
                          <wps:spPr>
                            <a:xfrm>
                              <a:off x="13538" y="-703"/>
                              <a:ext cx="6446013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08FFC13" w14:textId="77777777" w:rsidR="00B956FE" w:rsidRDefault="00B956FE" w:rsidP="00B956F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80" name="Rectangle: Diagonal Corners Rounded 52"/>
                          <wps:cNvSpPr/>
                          <wps:spPr>
                            <a:xfrm>
                              <a:off x="-17" y="4"/>
                              <a:ext cx="6460121" cy="2488684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EC61B14" w14:textId="77777777" w:rsidR="00B956FE" w:rsidRPr="00E9615E" w:rsidRDefault="00B956FE" w:rsidP="00B956FE">
                                <w:p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71DF2A2" w14:textId="77777777" w:rsidR="00B956FE" w:rsidRPr="00E9615E" w:rsidRDefault="00B956FE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color w:val="FFFFFF" w:themeColor="background1"/>
                                    <w:kern w:val="24"/>
                                    <w:szCs w:val="24"/>
                                  </w:rPr>
                                  <w:t> </w:t>
                                </w:r>
                                <w:r w:rsidRPr="00E9615E">
                                  <w:rPr>
                                    <w:rFonts w:ascii="Yu Gothic" w:eastAsia="Yu Gothic" w:hAnsi="Yu Gothic" w:cs="Segoe UI Symbol" w:hint="eastAsia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➍</w:t>
                                </w:r>
                                <w:r w:rsidRPr="00E9615E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E9615E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Các phép toán trên các biến cố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692"/>
                                  <w:gridCol w:w="3343"/>
                                </w:tblGrid>
                                <w:tr w:rsidR="00B956FE" w:rsidRPr="00E9615E" w14:paraId="14ECE95D" w14:textId="77777777" w:rsidTr="00554B9F">
                                  <w:trPr>
                                    <w:trHeight w:val="602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4A03F3A0" w14:textId="77777777" w:rsidR="00B956FE" w:rsidRPr="00E9615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  <w:t>Giả sử A và B là các biến cố liên quan đến một phép thử.</w:t>
                                      </w:r>
                                    </w:p>
                                    <w:p w14:paraId="14A617F8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\ A đgl 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đối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A</w:t>
                                      </w:r>
                                    </w:p>
                                    <w:p w14:paraId="42F24C93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Kí hiệu: </w:t>
                                      </w:r>
                                      <w:r w:rsidRPr="00E9615E">
                                        <w:rPr>
                                          <w:position w:val="-4"/>
                                          <w:szCs w:val="24"/>
                                        </w:rPr>
                                        <w:object w:dxaOrig="240" w:dyaOrig="340" w14:anchorId="41591CDD">
                                          <v:shapetype id="_x0000_t75" coordsize="21600,21600" o:spt="75" o:preferrelative="t" path="m@4@5l@4@11@9@11@9@5xe" filled="f" stroked="f">
                                            <v:stroke joinstyle="miter"/>
                                            <v:formulas>
                                              <v:f eqn="if lineDrawn pixelLineWidth 0"/>
                                              <v:f eqn="sum @0 1 0"/>
                                              <v:f eqn="sum 0 0 @1"/>
                                              <v:f eqn="prod @2 1 2"/>
                                              <v:f eqn="prod @3 21600 pixelWidth"/>
                                              <v:f eqn="prod @3 21600 pixelHeight"/>
                                              <v:f eqn="sum @0 0 1"/>
                                              <v:f eqn="prod @6 1 2"/>
                                              <v:f eqn="prod @7 21600 pixelWidth"/>
                                              <v:f eqn="sum @8 21600 0"/>
                                              <v:f eqn="prod @7 21600 pixelHeight"/>
                                              <v:f eqn="sum @10 21600 0"/>
                                            </v:formulas>
                                            <v:path o:extrusionok="f" gradientshapeok="t" o:connecttype="rect"/>
                                            <o:lock v:ext="edit" aspectratio="t"/>
                                          </v:shapetype>
                                          <v:shape id="_x0000_i1026" type="#_x0000_t75" style="width:12.75pt;height:17.25pt" o:ole="">
                                            <v:imagedata r:id="rId11" o:title=""/>
                                          </v:shape>
                                          <o:OLEObject Type="Embed" ProgID="Equation.DSMT4" ShapeID="_x0000_i1026" DrawAspect="Content" ObjectID="_1687473969" r:id="rId12"/>
                                        </w:objec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=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\ A .  </w:t>
                                      </w:r>
                                      <w:r w:rsidRPr="00E9615E">
                                        <w:rPr>
                                          <w:position w:val="-4"/>
                                          <w:szCs w:val="24"/>
                                        </w:rPr>
                                        <w:object w:dxaOrig="240" w:dyaOrig="340" w14:anchorId="12B522C7">
                                          <v:shape id="_x0000_i1028" type="#_x0000_t75" style="width:12.75pt;height:17.25pt" o:ole="">
                                            <v:imagedata r:id="rId11" o:title=""/>
                                          </v:shape>
                                          <o:OLEObject Type="Embed" ProgID="Equation.DSMT4" ShapeID="_x0000_i1028" DrawAspect="Content" ObjectID="_1687473970" r:id="rId13"/>
                                        </w:objec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xảy ra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DB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A không xảy ra.</w:t>
                                      </w:r>
                                    </w:p>
                                    <w:p w14:paraId="6470882E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A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C8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đgl 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hợp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các biến cố A và B.</w:t>
                                      </w:r>
                                    </w:p>
                                    <w:p w14:paraId="4C253250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A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C7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đgl 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giao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các biến cố A và B. (còn kí hiệu A.B)</w:t>
                                      </w:r>
                                    </w:p>
                                    <w:p w14:paraId="4A080C97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Nếu A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C7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=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C6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thì ta nói A và B 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xung khắc</w:t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31D7DB6B" w14:textId="77777777" w:rsidR="00B956FE" w:rsidRPr="00E9615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A và B xung khắc </w:t>
                                      </w:r>
                                      <w:r w:rsidRPr="00E9615E">
                                        <w:rPr>
                                          <w:szCs w:val="24"/>
                                        </w:rPr>
                                        <w:sym w:font="Symbol" w:char="F0DB"/>
                                      </w:r>
                                      <w:r w:rsidRPr="00E9615E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A và B không cùng xảy ra.</w:t>
                                      </w:r>
                                    </w:p>
                                    <w:p w14:paraId="41095430" w14:textId="77777777" w:rsidR="00B956FE" w:rsidRPr="00E9615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0B9D39DB" w14:textId="77777777" w:rsidR="00B956FE" w:rsidRPr="00E9615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5FC14629" wp14:editId="14AD87A3">
                                            <wp:extent cx="1985678" cy="733647"/>
                                            <wp:effectExtent l="0" t="0" r="0" b="9525"/>
                                            <wp:docPr id="34" name="Picture 3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4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987389" cy="734279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29C13444" w14:textId="77777777" w:rsidR="00B956FE" w:rsidRPr="00E9615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E9615E"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0392B8A" wp14:editId="0C48373C">
                                            <wp:extent cx="935665" cy="625176"/>
                                            <wp:effectExtent l="0" t="0" r="0" b="3810"/>
                                            <wp:docPr id="35" name="Picture 3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5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935665" cy="62517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9615E">
                                        <w:rPr>
                                          <w:noProof/>
                                        </w:rPr>
                                        <w:t xml:space="preserve"> </w:t>
                                      </w:r>
                                      <w:r w:rsidRPr="00E9615E"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497BB411" wp14:editId="29B7BDA7">
                                            <wp:extent cx="998440" cy="948519"/>
                                            <wp:effectExtent l="0" t="0" r="0" b="4445"/>
                                            <wp:docPr id="37" name="Picture 37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6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999842" cy="94985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73FEE6E6" w14:textId="77777777" w:rsidR="00B956FE" w:rsidRPr="00E9615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0A6A1B6F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3AB1884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5D8335A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236F4C4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158BA6E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3F4BC6C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EED3707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D64DF6F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1DC81A4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3661BAA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7F400D3E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748F51B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4EFE59A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24801CA" w14:textId="77777777" w:rsidR="00B956FE" w:rsidRPr="00E9615E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981" name="Group 981"/>
                          <wpg:cNvGrpSpPr/>
                          <wpg:grpSpPr>
                            <a:xfrm>
                              <a:off x="-22234" y="-704"/>
                              <a:ext cx="1199213" cy="304800"/>
                              <a:chOff x="-22234" y="-704"/>
                              <a:chExt cx="1199213" cy="304800"/>
                            </a:xfrm>
                          </wpg:grpSpPr>
                          <wps:wsp>
                            <wps:cNvPr id="985" name="Rectangle: Folded Corner 54"/>
                            <wps:cNvSpPr/>
                            <wps:spPr>
                              <a:xfrm>
                                <a:off x="13538" y="10424"/>
                                <a:ext cx="1163441" cy="293672"/>
                              </a:xfrm>
                              <a:prstGeom prst="foldedCorner">
                                <a:avLst>
                                  <a:gd name="adj" fmla="val 50000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7968BE" w14:textId="77777777" w:rsidR="00B956FE" w:rsidRDefault="00B956FE" w:rsidP="00B956F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987" name="Rectangle 987"/>
                            <wps:cNvSpPr/>
                            <wps:spPr>
                              <a:xfrm>
                                <a:off x="-22234" y="-704"/>
                                <a:ext cx="1128717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B40A01" w14:textId="3662EB88" w:rsidR="00B956FE" w:rsidRDefault="00B956FE" w:rsidP="00B956F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  <w:sz w:val="24"/>
                                    </w:rPr>
                                    <w:t>◈-</w:t>
                                  </w: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C2EC4C" id="Group 977" o:spid="_x0000_s1081" style="width:506.8pt;height:215.25pt;mso-position-horizontal-relative:char;mso-position-vertical-relative:line" coordorigin="21276,20940" coordsize="64366,2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">
                <v:group id="Group 978" o:spid="_x0000_s1082" style="position:absolute;left:21276;top:20940;width:64367;height:24894" coordorigin="-222,-7" coordsize="64823,2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wU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">
                  <v:rect id="Rectangle 979" o:spid="_x0000_s1083" style="position:absolute;left:135;top:-7;width:64460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008FFC13" w14:textId="77777777" w:rsidR="00B956FE" w:rsidRDefault="00B956FE" w:rsidP="00B956F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84" style="position:absolute;width:64601;height:24886;visibility:visible;mso-wrap-style:square;v-text-anchor:middle" coordsize="6460121,24886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" adj="-11796480,,5400" path="m23568,l6353008,v59157,,107113,47956,107113,107113l6460121,2465116v,13016,-10552,23568,-23568,23568l107113,2488684c47956,2488684,,2440728,,2381571l,23568c,10552,10552,,23568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23568,0;6353008,0;6460121,107113;6460121,2465116;6436553,2488684;107113,2488684;0,2381571;0,23568;23568,0" o:connectangles="0,0,0,0,0,0,0,0,0" textboxrect="0,0,6460121,2488684"/>
                    <v:textbox inset="2.53958mm,1.2694mm,2.53958mm,1.2694mm">
                      <w:txbxContent>
                        <w:p w14:paraId="2EC61B14" w14:textId="77777777" w:rsidR="00B956FE" w:rsidRPr="00E9615E" w:rsidRDefault="00B956FE" w:rsidP="00B956FE">
                          <w:p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771DF2A2" w14:textId="77777777" w:rsidR="00B956FE" w:rsidRPr="00E9615E" w:rsidRDefault="00B956FE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hAnsi="Chu Van An" w:cs="Chu Van An"/>
                              <w:color w:val="FFFFFF" w:themeColor="background1"/>
                              <w:kern w:val="24"/>
                              <w:szCs w:val="24"/>
                            </w:rPr>
                            <w:t> </w:t>
                          </w:r>
                          <w:r w:rsidRPr="00E9615E">
                            <w:rPr>
                              <w:rFonts w:ascii="Yu Gothic" w:eastAsia="Yu Gothic" w:hAnsi="Yu Gothic" w:cs="Segoe UI Symbol" w:hint="eastAsia"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➍</w:t>
                          </w:r>
                          <w:r w:rsidRPr="00E9615E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>.</w:t>
                          </w:r>
                          <w:r w:rsidRPr="00E9615E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E9615E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E9615E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Các phép toán trên các biến cố</w:t>
                          </w:r>
                          <w:r w:rsidRPr="00E9615E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692"/>
                            <w:gridCol w:w="3343"/>
                          </w:tblGrid>
                          <w:tr w:rsidR="00B956FE" w:rsidRPr="00E9615E" w14:paraId="14ECE95D" w14:textId="77777777" w:rsidTr="00554B9F">
                            <w:trPr>
                              <w:trHeight w:val="602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4A03F3A0" w14:textId="77777777" w:rsidR="00B956FE" w:rsidRPr="00E9615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  <w:t>Giả sử A và B là các biến cố liên quan đến một phép thử.</w:t>
                                </w:r>
                              </w:p>
                              <w:p w14:paraId="14A617F8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\ A đgl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đối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A</w:t>
                                </w:r>
                              </w:p>
                              <w:p w14:paraId="42F24C93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Kí hiệu: </w:t>
                                </w:r>
                                <w:r w:rsidRPr="00E9615E">
                                  <w:rPr>
                                    <w:position w:val="-4"/>
                                    <w:szCs w:val="24"/>
                                  </w:rPr>
                                  <w:object w:dxaOrig="240" w:dyaOrig="340" w14:anchorId="41591CDD">
                                    <v:shape id="_x0000_i1026" type="#_x0000_t75" style="width:12.75pt;height:17.25pt" o:ole="">
                                      <v:imagedata r:id="rId11" o:title=""/>
                                    </v:shape>
                                    <o:OLEObject Type="Embed" ProgID="Equation.DSMT4" ShapeID="_x0000_i1026" DrawAspect="Content" ObjectID="_1687473969" r:id="rId17"/>
                                  </w:objec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=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\ A .  </w:t>
                                </w:r>
                                <w:r w:rsidRPr="00E9615E">
                                  <w:rPr>
                                    <w:position w:val="-4"/>
                                    <w:szCs w:val="24"/>
                                  </w:rPr>
                                  <w:object w:dxaOrig="240" w:dyaOrig="340" w14:anchorId="12B522C7">
                                    <v:shape id="_x0000_i1028" type="#_x0000_t75" style="width:12.75pt;height:17.25pt" o:ole="">
                                      <v:imagedata r:id="rId11" o:title=""/>
                                    </v:shape>
                                    <o:OLEObject Type="Embed" ProgID="Equation.DSMT4" ShapeID="_x0000_i1028" DrawAspect="Content" ObjectID="_1687473970" r:id="rId18"/>
                                  </w:objec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xảy ra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DB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A không xảy ra.</w:t>
                                </w:r>
                              </w:p>
                              <w:p w14:paraId="6470882E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A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C8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đgl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hợp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các biến cố A và B.</w:t>
                                </w:r>
                              </w:p>
                              <w:p w14:paraId="4C253250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A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C7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đgl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giao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các biến cố A và B. (còn kí hiệu A.B)</w:t>
                                </w:r>
                              </w:p>
                              <w:p w14:paraId="4A080C97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Nếu A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C7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=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C6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thì ta nói A và B 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xung khắc</w:t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31D7DB6B" w14:textId="77777777" w:rsidR="00B956FE" w:rsidRPr="00E9615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A và B xung khắc </w:t>
                                </w:r>
                                <w:r w:rsidRPr="00E9615E">
                                  <w:rPr>
                                    <w:szCs w:val="24"/>
                                  </w:rPr>
                                  <w:sym w:font="Symbol" w:char="F0DB"/>
                                </w:r>
                                <w:r w:rsidRPr="00E9615E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A và B không cùng xảy ra.</w:t>
                                </w:r>
                              </w:p>
                              <w:p w14:paraId="41095430" w14:textId="77777777" w:rsidR="00B956FE" w:rsidRPr="00E9615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0B9D39DB" w14:textId="77777777" w:rsidR="00B956FE" w:rsidRPr="00E9615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FC14629" wp14:editId="14AD87A3">
                                      <wp:extent cx="1985678" cy="733647"/>
                                      <wp:effectExtent l="0" t="0" r="0" b="9525"/>
                                      <wp:docPr id="34" name="Picture 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4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89" cy="73427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C13444" w14:textId="77777777" w:rsidR="00B956FE" w:rsidRPr="00E9615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E9615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0392B8A" wp14:editId="0C48373C">
                                      <wp:extent cx="935665" cy="625176"/>
                                      <wp:effectExtent l="0" t="0" r="0" b="3810"/>
                                      <wp:docPr id="35" name="Picture 3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35665" cy="625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Pr="00E9615E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E9615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7BB411" wp14:editId="29B7BDA7">
                                      <wp:extent cx="998440" cy="948519"/>
                                      <wp:effectExtent l="0" t="0" r="0" b="4445"/>
                                      <wp:docPr id="37" name="Picture 3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99842" cy="9498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3FEE6E6" w14:textId="77777777" w:rsidR="00B956FE" w:rsidRPr="00E9615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0A6A1B6F" w14:textId="77777777" w:rsidR="00B956FE" w:rsidRPr="00E9615E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23AB1884" w14:textId="77777777" w:rsidR="00B956FE" w:rsidRPr="00E9615E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75D8335A" w14:textId="77777777" w:rsidR="00B956FE" w:rsidRPr="00E9615E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236F4C4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158BA6E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3F4BC6C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EED3707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D64DF6F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1DC81A4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3661BAA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7F400D3E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748F51B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4EFE59A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24801CA" w14:textId="77777777" w:rsidR="00B956FE" w:rsidRPr="00E9615E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E9615E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981" o:spid="_x0000_s1085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W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3hbxfB3JhwBufkFAAD//wMAUEsBAi0AFAAGAAgAAAAhANvh9svuAAAAhQEAABMAAAAAAAAA&#10;AAAAAAAAAAAAAFtDb250ZW50X1R5cGVzXS54bWxQSwECLQAUAAYACAAAACEAWvQsW78AAAAVAQAA&#10;CwAAAAAAAAAAAAAAAAAfAQAAX3JlbHMvLnJlbHNQSwECLQAUAAYACAAAACEAf0VlrsYAAADcAAAA&#10;DwAAAAAAAAAAAAAAAAAHAgAAZHJzL2Rvd25yZXYueG1sUEsFBgAAAAADAAMAtwAAAPoCAAAAAA==&#10;">
                    <v:shape id="Rectangle: Folded Corner 54" o:spid="_x0000_s1086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" adj="10800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3F7968BE" w14:textId="77777777" w:rsidR="00B956FE" w:rsidRDefault="00B956FE" w:rsidP="00B956F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987" o:spid="_x0000_s1087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" filled="f" stroked="f">
                      <v:textbox inset="2.53958mm,1.2694mm,2.53958mm,1.2694mm">
                        <w:txbxContent>
                          <w:p w14:paraId="2FB40A01" w14:textId="3662EB88" w:rsidR="00B956FE" w:rsidRDefault="00B956FE" w:rsidP="00B956F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  <w:sz w:val="24"/>
                              </w:rPr>
                              <w:t>◈-</w:t>
                            </w: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</w:rPr>
                              <w:t>②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7E7B129C" w14:textId="3F47265A" w:rsidR="003B68F4" w:rsidRPr="002E637B" w:rsidRDefault="00A942B2" w:rsidP="004C4F30">
      <w:pPr>
        <w:spacing w:line="240" w:lineRule="auto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68F068B0" wp14:editId="69ED0D63">
                <wp:extent cx="3325091" cy="504563"/>
                <wp:effectExtent l="0" t="0" r="0" b="0"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3683455" y="3527719"/>
                          <a:chExt cx="3325091" cy="504563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3683455" y="3527719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s:wsp>
                          <wps:cNvPr id="58" name="Rectangle 58"/>
                          <wps:cNvSpPr/>
                          <wps:spPr>
                            <a:xfrm>
                              <a:off x="0" y="0"/>
                              <a:ext cx="3325075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ED648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9" name="Group 59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3325091" cy="504563"/>
                                <a:chOff x="0" y="0"/>
                                <a:chExt cx="3325091" cy="504563"/>
                              </a:xfrm>
                            </wpg:grpSpPr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0" y="18788"/>
                                  <a:ext cx="3325091" cy="485775"/>
                                  <a:chOff x="0" y="18788"/>
                                  <a:chExt cx="3325091" cy="485775"/>
                                </a:xfrm>
                              </wpg:grpSpPr>
                              <wps:wsp>
                                <wps:cNvPr id="62" name="Rectangle: Single Corner Snipped 62"/>
                                <wps:cNvSpPr/>
                                <wps:spPr>
                                  <a:xfrm>
                                    <a:off x="0" y="21408"/>
                                    <a:ext cx="3325091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E5E3A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903804" y="18788"/>
                                    <a:ext cx="2350035" cy="485775"/>
                                    <a:chOff x="903804" y="18788"/>
                                    <a:chExt cx="2350035" cy="485775"/>
                                  </a:xfrm>
                                </wpg:grpSpPr>
                                <wpg:grpSp>
                                  <wpg:cNvPr id="64" name="Group 64"/>
                                  <wpg:cNvGrpSpPr/>
                                  <wpg:grpSpPr>
                                    <a:xfrm>
                                      <a:off x="1006166" y="123084"/>
                                      <a:ext cx="2247673" cy="369570"/>
                                      <a:chOff x="1006166" y="123084"/>
                                      <a:chExt cx="2247673" cy="369570"/>
                                    </a:xfrm>
                                  </wpg:grpSpPr>
                                  <wps:wsp>
                                    <wps:cNvPr id="65" name="Arrow: Chevron 65"/>
                                    <wps:cNvSpPr/>
                                    <wps:spPr>
                                      <a:xfrm>
                                        <a:off x="1163324" y="123583"/>
                                        <a:ext cx="209051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CDAB2C2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Phân dạng toán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66" name="Group 66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67" name="Freeform: Shape 67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CB51C05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8" name="Rectangle 68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9F8D531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69" name="Group 69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70" name="Freeform: Shape 70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530917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1" name="Flowchart: Terminator 71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84DE55B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2" name="Flowchart: Direct Access Storage 72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CB56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  <w:p w14:paraId="75B60B63" w14:textId="77777777" w:rsidR="003B68F4" w:rsidRDefault="003B68F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  <w:p w14:paraId="63DFC535" w14:textId="77777777" w:rsidR="003B68F4" w:rsidRDefault="003B68F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15552A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74" name="Group 74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75" name="Freeform: Shape 75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25BAD2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6" name="Rectangle 76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791E98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F068B0" id="Group 56" o:spid="_x0000_s1088" style="width:261.8pt;height:39.75pt;mso-position-horizontal-relative:char;mso-position-vertical-relative:line" coordorigin="36834,35277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">
                <v:group id="Group 57" o:spid="_x0000_s1089" style="position:absolute;left:36834;top:35277;width:33251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Rectangle 58" o:spid="_x0000_s1090" style="position:absolute;width:33250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04ED6480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59" o:spid="_x0000_s109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09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group id="Group 61" o:spid="_x0000_s109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shape id="Rectangle: Single Corner Snipped 62" o:spid="_x0000_s1094" style="position:absolute;top:214;width:33250;height:4831;visibility:visible;mso-wrap-style:square;v-text-anchor:middle" coordsize="3325091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" adj="-11796480,,5400" path="m,l3083818,r241273,241273l3325091,483107,,483107,,xe" fillcolor="#fffff7" stroked="f">
                          <v:stroke joinstyle="miter"/>
                          <v:formulas/>
                          <v:path arrowok="t" o:connecttype="custom" o:connectlocs="0,0;3083818,0;3325091,241273;3325091,483107;0,483107;0,0" o:connectangles="0,0,0,0,0,0" textboxrect="0,0,3325091,483107"/>
                          <v:textbox inset="2.53958mm,2.53958mm,2.53958mm,2.53958mm">
                            <w:txbxContent>
                              <w:p w14:paraId="6EE5E3A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63" o:spid="_x0000_s109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group id="Group 64" o:spid="_x0000_s109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  <v:shape id="Arrow: Chevron 65" o:spid="_x0000_s109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" adj="20988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CDAB2C2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Phân dạng toán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66" o:spid="_x0000_s109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      <v:shape id="Freeform: Shape 67" o:spid="_x0000_s1099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5CB51C0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68" o:spid="_x0000_s1100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9F8D531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69" o:spid="_x0000_s110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  <v:shape id="Freeform: Shape 70" o:spid="_x0000_s1102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530917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71" o:spid="_x0000_s110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384DE55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72" o:spid="_x0000_s110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758CB56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5B60B63" w14:textId="77777777" w:rsidR="003B68F4" w:rsidRDefault="003B68F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63DFC535" w14:textId="77777777" w:rsidR="003B68F4" w:rsidRDefault="003B68F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 id="Flowchart: Preparation 73" o:spid="_x0000_s110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7E15552A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74" o:spid="_x0000_s110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shape id="Freeform: Shape 75" o:spid="_x0000_s1107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525BAD2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76" o:spid="_x0000_s1108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" filled="f" stroked="f">
                      <v:textbox inset="2.53958mm,1.2694mm,2.53958mm,1.2694mm">
                        <w:txbxContent>
                          <w:p w14:paraId="2B791E98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Ⓑ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B403804" w14:textId="77777777" w:rsidR="007A7E85" w:rsidRPr="002E637B" w:rsidRDefault="00A942B2" w:rsidP="00BD5C7C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278CEB" wp14:editId="6AB0FFDD">
                <wp:extent cx="6579068" cy="1790702"/>
                <wp:effectExtent l="0" t="0" r="12700" b="1905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68" cy="1790702"/>
                          <a:chOff x="2056466" y="2851361"/>
                          <a:chExt cx="6579068" cy="1867212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2056466" y="2851361"/>
                            <a:ext cx="6579068" cy="1867212"/>
                            <a:chOff x="19743" y="0"/>
                            <a:chExt cx="6579068" cy="1690036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19743" y="0"/>
                              <a:ext cx="6579050" cy="168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B8639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0" name="Freeform: Shape 80"/>
                          <wps:cNvSpPr/>
                          <wps:spPr>
                            <a:xfrm>
                              <a:off x="19743" y="248175"/>
                              <a:ext cx="6579068" cy="144186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69000">
                                  <a:srgbClr val="FFFFFF"/>
                                </a:gs>
                                <a:gs pos="99000">
                                  <a:srgbClr val="EFFFFF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218090D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09DEDD18" w14:textId="5650B594" w:rsidR="00E76256" w:rsidRDefault="00554B9F" w:rsidP="0078298F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</w:pPr>
                                <w:r w:rsidRPr="00554B9F"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- Phương pháp: </w:t>
                                </w:r>
                              </w:p>
                              <w:p w14:paraId="3C244A8E" w14:textId="7FAAFD2B" w:rsidR="000E79C5" w:rsidRDefault="000E79C5" w:rsidP="000E79C5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hợp các kết quả có thể xảy ra của một phép thử đgl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không gian mẫu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phép thử và kí hiệu là </w:t>
                                </w:r>
                                <w:r w:rsidRPr="00480D21">
                                  <w:sym w:font="Symbol" w:char="F057"/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0F76D4B6" w14:textId="77777777" w:rsidR="000E79C5" w:rsidRPr="00D74A3B" w:rsidRDefault="000E79C5" w:rsidP="000E79C5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Mỗi biến cố liên quan đến một phép thử được mô tả bởi một tập con của không gian mẫu.</w:t>
                                </w:r>
                              </w:p>
                              <w:p w14:paraId="5DBF5042" w14:textId="77777777" w:rsidR="000E79C5" w:rsidRDefault="000E79C5" w:rsidP="000E79C5">
                                <w:pPr>
                                  <w:pStyle w:val="ListParagraph"/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7152C05C" w14:textId="77777777" w:rsidR="00554B9F" w:rsidRDefault="00554B9F" w:rsidP="0078298F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</w:rPr>
                                </w:pPr>
                              </w:p>
                              <w:p w14:paraId="5BE8E83F" w14:textId="77777777" w:rsidR="00E76256" w:rsidRDefault="00E76256" w:rsidP="0078298F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81" name="Group 81"/>
                          <wpg:cNvGrpSpPr/>
                          <wpg:grpSpPr>
                            <a:xfrm>
                              <a:off x="150812" y="0"/>
                              <a:ext cx="4318775" cy="571533"/>
                              <a:chOff x="150812" y="0"/>
                              <a:chExt cx="4319032" cy="571533"/>
                            </a:xfrm>
                          </wpg:grpSpPr>
                          <wpg:grpSp>
                            <wpg:cNvPr id="82" name="Group 82"/>
                            <wpg:cNvGrpSpPr/>
                            <wpg:grpSpPr>
                              <a:xfrm>
                                <a:off x="150812" y="0"/>
                                <a:ext cx="4319032" cy="485775"/>
                                <a:chOff x="150812" y="0"/>
                                <a:chExt cx="4319032" cy="485775"/>
                              </a:xfrm>
                            </wpg:grpSpPr>
                            <wpg:grpSp>
                              <wpg:cNvPr id="83" name="Group 83"/>
                              <wpg:cNvGrpSpPr/>
                              <wpg:grpSpPr>
                                <a:xfrm>
                                  <a:off x="184096" y="0"/>
                                  <a:ext cx="4285748" cy="485775"/>
                                  <a:chOff x="184096" y="0"/>
                                  <a:chExt cx="4285748" cy="485775"/>
                                </a:xfrm>
                              </wpg:grpSpPr>
                              <wps:wsp>
                                <wps:cNvPr id="84" name="Rectangle: Single Corner Snipped 84"/>
                                <wps:cNvSpPr/>
                                <wps:spPr>
                                  <a:xfrm>
                                    <a:off x="184096" y="38080"/>
                                    <a:ext cx="428574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752920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85" name="Group 85"/>
                                <wpg:cNvGrpSpPr/>
                                <wpg:grpSpPr>
                                  <a:xfrm>
                                    <a:off x="1502180" y="0"/>
                                    <a:ext cx="2931088" cy="485775"/>
                                    <a:chOff x="1502180" y="0"/>
                                    <a:chExt cx="2931088" cy="485775"/>
                                  </a:xfrm>
                                </wpg:grpSpPr>
                                <wpg:grpSp>
                                  <wpg:cNvPr id="86" name="Group 86"/>
                                  <wpg:cNvGrpSpPr/>
                                  <wpg:grpSpPr>
                                    <a:xfrm>
                                      <a:off x="1611714" y="104387"/>
                                      <a:ext cx="2821554" cy="369570"/>
                                      <a:chOff x="1611714" y="104387"/>
                                      <a:chExt cx="2821554" cy="369570"/>
                                    </a:xfrm>
                                  </wpg:grpSpPr>
                                  <wps:wsp>
                                    <wps:cNvPr id="87" name="Arrow: Chevron 87"/>
                                    <wps:cNvSpPr/>
                                    <wps:spPr>
                                      <a:xfrm>
                                        <a:off x="1761295" y="105135"/>
                                        <a:ext cx="2671973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7A6A63C0" w14:textId="1AA7B8CA" w:rsidR="00E76256" w:rsidRDefault="002E637B">
                                          <w:pPr>
                                            <w:spacing w:line="255" w:lineRule="auto"/>
                                            <w:jc w:val="center"/>
                                            <w:textDirection w:val="btLr"/>
                                          </w:pPr>
                                          <w:r w:rsidRPr="00A07B6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Mô tả không gian mẫu, biến cố</w:t>
                                          </w:r>
                                          <w:r w:rsidRPr="00D6068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 xml:space="preserve"> </w:t>
                                          </w:r>
                                          <w:r w:rsidR="0019446F" w:rsidRPr="00D6068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Newton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88" name="Group 88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89" name="Freeform: Shape 8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1E7249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0" name="Rectangle 90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26A97FC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91" name="Group 91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92" name="Freeform: Shape 92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AAE5C8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93" name="Flowchart: Terminator 93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389D65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4" name="Flowchart: Direct Access Storage 94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8E320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95" name="Group 95"/>
                            <wpg:cNvGrpSpPr/>
                            <wpg:grpSpPr>
                              <a:xfrm>
                                <a:off x="327030" y="38100"/>
                                <a:ext cx="1197364" cy="533433"/>
                                <a:chOff x="327030" y="38100"/>
                                <a:chExt cx="1197364" cy="533433"/>
                              </a:xfrm>
                            </wpg:grpSpPr>
                            <wps:wsp>
                              <wps:cNvPr id="96" name="Flowchart: Preparation 96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5AAB19E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392757" y="43213"/>
                                  <a:ext cx="1131637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FDDE7D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①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278CEB" id="Group 77" o:spid="_x0000_s1109" style="width:518.05pt;height:141pt;mso-position-horizontal-relative:char;mso-position-vertical-relative:line" coordorigin="20564,28513" coordsize="65790,18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">
                <v:group id="Group 78" o:spid="_x0000_s1110" style="position:absolute;left:20564;top:28513;width:65791;height:18672" coordorigin="197" coordsize="65790,1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111" style="position:absolute;left:197;width:65790;height:16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Ge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fAHXL/EHyPwCAAD//wMAUEsBAi0AFAAGAAgAAAAhANvh9svuAAAAhQEAABMAAAAAAAAAAAAA&#10;AAAAAAAAAFtDb250ZW50X1R5cGVzXS54bWxQSwECLQAUAAYACAAAACEAWvQsW78AAAAVAQAACwAA&#10;AAAAAAAAAAAAAAAfAQAAX3JlbHMvLnJlbHNQSwECLQAUAAYACAAAACEAG4PBn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CB86391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80" o:spid="_x0000_s1112" style="position:absolute;left:197;top:2481;width:65791;height:14419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45220f white;64881f #efffff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3218090D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09DEDD18" w14:textId="5650B594" w:rsidR="00E76256" w:rsidRDefault="00554B9F" w:rsidP="0078298F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</w:pPr>
                          <w:r w:rsidRPr="00554B9F"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- Phương pháp: </w:t>
                          </w:r>
                        </w:p>
                        <w:p w14:paraId="3C244A8E" w14:textId="7FAAFD2B" w:rsidR="000E79C5" w:rsidRDefault="000E79C5" w:rsidP="000E79C5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Tập hợp các kết quả có thể xảy ra của một phép thử đgl </w:t>
                          </w:r>
                          <w:r w:rsidRPr="00122712">
                            <w:rPr>
                              <w:rFonts w:ascii="Chu Van An" w:hAnsi="Chu Van An" w:cs="Chu Van An"/>
                              <w:b/>
                              <w:i/>
                              <w:szCs w:val="24"/>
                            </w:rPr>
                            <w:t>không gian mẫu</w:t>
                          </w: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của phép thử và kí hiệu là </w:t>
                          </w:r>
                          <w:r w:rsidRPr="00480D21">
                            <w:sym w:font="Symbol" w:char="F057"/>
                          </w: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.</w:t>
                          </w:r>
                        </w:p>
                        <w:p w14:paraId="0F76D4B6" w14:textId="77777777" w:rsidR="000E79C5" w:rsidRPr="00D74A3B" w:rsidRDefault="000E79C5" w:rsidP="000E79C5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D74A3B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Mỗi biến cố liên quan đến một phép thử được mô tả bởi một tập con của không gian mẫu.</w:t>
                          </w:r>
                        </w:p>
                        <w:p w14:paraId="5DBF5042" w14:textId="77777777" w:rsidR="000E79C5" w:rsidRDefault="000E79C5" w:rsidP="000E79C5">
                          <w:pPr>
                            <w:pStyle w:val="ListParagraph"/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</w:p>
                        <w:p w14:paraId="7152C05C" w14:textId="77777777" w:rsidR="00554B9F" w:rsidRDefault="00554B9F" w:rsidP="0078298F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</w:rPr>
                          </w:pPr>
                        </w:p>
                        <w:p w14:paraId="5BE8E83F" w14:textId="77777777" w:rsidR="00E76256" w:rsidRDefault="00E76256" w:rsidP="0078298F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v:textbox>
                  </v:shape>
                  <v:group id="Group 81" o:spid="_x0000_s1113" style="position:absolute;left:1508;width:43187;height:5715" coordorigin="1508" coordsize="4319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group id="Group 82" o:spid="_x0000_s1114" style="position:absolute;left:1508;width:43190;height:4857" coordorigin="1508" coordsize="43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<v:group id="Group 83" o:spid="_x0000_s1115" style="position:absolute;left:1840;width:42858;height:4857" coordorigin="1840" coordsize="42857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<v:shape id="Rectangle: Single Corner Snipped 84" o:spid="_x0000_s1116" style="position:absolute;left:1840;top:380;width:42858;height:4476;visibility:visible;mso-wrap-style:square;v-text-anchor:middle" coordsize="428574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" adj="-11796480,,5400" path="m,l4061971,r223777,223777l4285748,447554,,447554,,xe" fillcolor="#fffff7" stroked="f">
                          <v:stroke joinstyle="miter"/>
                          <v:formulas/>
                          <v:path arrowok="t" o:connecttype="custom" o:connectlocs="0,0;4061971,0;4285748,223777;4285748,447554;0,447554;0,0" o:connectangles="0,0,0,0,0,0" textboxrect="0,0,4285748,447554"/>
                          <v:textbox inset="2.53958mm,2.53958mm,2.53958mm,2.53958mm">
                            <w:txbxContent>
                              <w:p w14:paraId="0752920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85" o:spid="_x0000_s1117" style="position:absolute;left:15021;width:29311;height:4857" coordorigin="15021" coordsize="2931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<v:group id="Group 86" o:spid="_x0000_s1118" style="position:absolute;left:16117;top:1043;width:28215;height:3696" coordorigin="16117,1043" coordsize="2821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<v:shape id="Arrow: Chevron 87" o:spid="_x0000_s1119" type="#_x0000_t55" style="position:absolute;left:17612;top:1051;width:26720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" adj="21121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7A6A63C0" w14:textId="1AA7B8CA" w:rsidR="00E76256" w:rsidRDefault="002E637B">
                                    <w:pPr>
                                      <w:spacing w:line="255" w:lineRule="auto"/>
                                      <w:jc w:val="center"/>
                                      <w:textDirection w:val="btLr"/>
                                    </w:pPr>
                                    <w:r w:rsidRPr="00A07B6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Mô tả không gian mẫu, biến cố</w:t>
                                    </w:r>
                                    <w:r w:rsidRPr="00D6068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="0019446F" w:rsidRPr="00D6068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Newton</w:t>
                                    </w:r>
                                  </w:p>
                                </w:txbxContent>
                              </v:textbox>
                            </v:shape>
                            <v:group id="Group 88" o:spid="_x0000_s1120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<v:shape id="Freeform: Shape 89" o:spid="_x0000_s1121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2F1E724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90" o:spid="_x0000_s112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oeE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Vqf&#10;vqQfIMt/AAAA//8DAFBLAQItABQABgAIAAAAIQDb4fbL7gAAAIUBAAATAAAAAAAAAAAAAAAAAAAA&#10;AABbQ29udGVudF9UeXBlc10ueG1sUEsBAi0AFAAGAAgAAAAhAFr0LFu/AAAAFQEAAAsAAAAAAAAA&#10;AAAAAAAAHwEAAF9yZWxzLy5yZWxzUEsBAi0AFAAGAAgAAAAhADj6h4S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026A97FC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91" o:spid="_x0000_s1123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<v:shape id="Freeform: Shape 92" o:spid="_x0000_s1124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AAE5C8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93" o:spid="_x0000_s1125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7389D65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94" o:spid="_x0000_s1126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D8E320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95" o:spid="_x0000_s1127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Flowchart: Preparation 96" o:spid="_x0000_s1128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5AAB19E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97" o:spid="_x0000_s1129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3FDDE7D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①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79B1D5DB" w14:textId="4554C6CE" w:rsidR="007A7E85" w:rsidRPr="002E637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Bài tập minh họa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48D4E475" w14:textId="77777777" w:rsidR="002E637B" w:rsidRPr="002E637B" w:rsidRDefault="002E637B" w:rsidP="002E637B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b/>
          <w:bCs/>
          <w:szCs w:val="24"/>
        </w:rPr>
      </w:pPr>
      <w:r w:rsidRPr="002E637B">
        <w:rPr>
          <w:rFonts w:ascii="Chu Van An" w:hAnsi="Chu Van An" w:cs="Chu Van An"/>
          <w:szCs w:val="24"/>
        </w:rPr>
        <w:t>Gieo đồng tiền hai lần. Số phần tử của biến cố để mặt ngửa xuất hiện ít nhất một lần là</w:t>
      </w:r>
    </w:p>
    <w:p w14:paraId="2A4D2BA1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94" w:dyaOrig="285" w14:anchorId="0EDC1612">
          <v:shape id="_x0000_i1029" type="#_x0000_t75" style="width:9.75pt;height:14.25pt" o:ole="">
            <v:imagedata r:id="rId19" o:title=""/>
          </v:shape>
          <o:OLEObject Type="Embed" ProgID="Equation.DSMT4" ShapeID="_x0000_i1029" DrawAspect="Content" ObjectID="_1687473797" r:id="rId20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80" w:dyaOrig="285" w14:anchorId="2C477AB8">
          <v:shape id="_x0000_i1030" type="#_x0000_t75" style="width:9pt;height:14.25pt" o:ole="">
            <v:imagedata r:id="rId21" o:title=""/>
          </v:shape>
          <o:OLEObject Type="Embed" ProgID="Equation.DSMT4" ShapeID="_x0000_i1030" DrawAspect="Content" ObjectID="_1687473798" r:id="rId22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80" w:dyaOrig="285" w14:anchorId="4D3BB7F0">
          <v:shape id="_x0000_i1031" type="#_x0000_t75" style="width:9pt;height:14.25pt" o:ole="">
            <v:imagedata r:id="rId23" o:title=""/>
          </v:shape>
          <o:OLEObject Type="Embed" ProgID="Equation.DSMT4" ShapeID="_x0000_i1031" DrawAspect="Content" ObjectID="_1687473799" r:id="rId24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Cs w:val="24"/>
        </w:rPr>
        <w:object w:dxaOrig="194" w:dyaOrig="255" w14:anchorId="070C5CE4">
          <v:shape id="_x0000_i1032" type="#_x0000_t75" style="width:9.75pt;height:12.75pt" o:ole="">
            <v:imagedata r:id="rId25" o:title=""/>
          </v:shape>
          <o:OLEObject Type="Embed" ProgID="Equation.DSMT4" ShapeID="_x0000_i1032" DrawAspect="Content" ObjectID="_1687473800" r:id="rId26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6D8F9222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37E6099B" w14:textId="77777777" w:rsidR="002E637B" w:rsidRPr="002E637B" w:rsidRDefault="002E637B" w:rsidP="002E637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Ta có số phần tử của biến cố để mặt ngửa xuất hiện ít nhất một lần là: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480" w:dyaOrig="404" w14:anchorId="00543D1F">
          <v:shape id="_x0000_i1033" type="#_x0000_t75" style="width:74.25pt;height:20.25pt" o:ole="">
            <v:imagedata r:id="rId27" o:title=""/>
          </v:shape>
          <o:OLEObject Type="Embed" ProgID="Equation.DSMT4" ShapeID="_x0000_i1033" DrawAspect="Content" ObjectID="_1687473801" r:id="rId28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F0B3E7A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Gieo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180" w:dyaOrig="285" w14:anchorId="3AB97AC5">
          <v:shape id="_x0000_i1034" type="#_x0000_t75" style="width:9pt;height:14.25pt" o:ole="">
            <v:imagedata r:id="rId29" o:title=""/>
          </v:shape>
          <o:OLEObject Type="Embed" ProgID="Equation.DSMT4" ShapeID="_x0000_i1034" DrawAspect="Content" ObjectID="_1687473802" r:id="rId30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đồng tiền là một phép thử ngẫu nhiên có không gian mẫu là</w:t>
      </w:r>
    </w:p>
    <w:p w14:paraId="3D688684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4580" w:dyaOrig="420" w14:anchorId="78A7AD5C">
          <v:shape id="_x0000_i1035" type="#_x0000_t75" style="width:228.75pt;height:21pt" o:ole="">
            <v:imagedata r:id="rId31" o:title=""/>
          </v:shape>
          <o:OLEObject Type="Embed" ProgID="Equation.DSMT4" ShapeID="_x0000_i1035" DrawAspect="Content" ObjectID="_1687473803" r:id="rId32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6DFD58A2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2040" w:dyaOrig="420" w14:anchorId="53B289D2">
          <v:shape id="_x0000_i1036" type="#_x0000_t75" style="width:102pt;height:21pt" o:ole="">
            <v:imagedata r:id="rId33" o:title=""/>
          </v:shape>
          <o:OLEObject Type="Embed" ProgID="Equation.DSMT4" ShapeID="_x0000_i1036" DrawAspect="Content" ObjectID="_1687473804" r:id="rId34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2B3E2129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5179" w:dyaOrig="420" w14:anchorId="035E309C">
          <v:shape id="_x0000_i1037" type="#_x0000_t75" style="width:258.75pt;height:21pt" o:ole="">
            <v:imagedata r:id="rId35" o:title=""/>
          </v:shape>
          <o:OLEObject Type="Embed" ProgID="Equation.DSMT4" ShapeID="_x0000_i1037" DrawAspect="Content" ObjectID="_1687473805" r:id="rId36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98AE15D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3940" w:dyaOrig="420" w14:anchorId="4F7B72B0">
          <v:shape id="_x0000_i1038" type="#_x0000_t75" style="width:197.25pt;height:21pt" o:ole="">
            <v:imagedata r:id="rId37" o:title=""/>
          </v:shape>
          <o:OLEObject Type="Embed" ProgID="Equation.DSMT4" ShapeID="_x0000_i1038" DrawAspect="Content" ObjectID="_1687473806" r:id="rId38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2FF45A7E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4C4065F8" w14:textId="77777777" w:rsidR="002E637B" w:rsidRPr="002E637B" w:rsidRDefault="002E637B" w:rsidP="002E637B">
      <w:pPr>
        <w:spacing w:before="12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Số phần tử của không gian mẫu là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639" w:dyaOrig="314" w14:anchorId="4DEBB59C">
          <v:shape id="_x0000_i1039" type="#_x0000_t75" style="width:32.25pt;height:15.75pt" o:ole="">
            <v:imagedata r:id="rId39" o:title=""/>
          </v:shape>
          <o:OLEObject Type="Embed" ProgID="Equation.DSMT4" ShapeID="_x0000_i1039" DrawAspect="Content" ObjectID="_1687473807" r:id="rId40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D94BEE6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lastRenderedPageBreak/>
        <w:t xml:space="preserve">Gieo một đồng xu cân đối và đồng chất liên tiếp ba lần. Gọi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66A2FC2F">
          <v:shape id="_x0000_i1040" type="#_x0000_t75" style="width:12.75pt;height:12.75pt" o:ole="">
            <v:imagedata r:id="rId41" o:title=""/>
          </v:shape>
          <o:OLEObject Type="Embed" ProgID="Equation.DSMT4" ShapeID="_x0000_i1040" DrawAspect="Content" ObjectID="_1687473808" r:id="rId42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biến cố “Có ít nhất hai mặt sấp xuất hiện liên tiếp” và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15B1811A">
          <v:shape id="_x0000_i1041" type="#_x0000_t75" style="width:12.75pt;height:12.75pt" o:ole="">
            <v:imagedata r:id="rId43" o:title=""/>
          </v:shape>
          <o:OLEObject Type="Embed" ProgID="Equation.DSMT4" ShapeID="_x0000_i1041" DrawAspect="Content" ObjectID="_1687473809" r:id="rId44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biến cố “Kết quả ba lần gieo là như nhau”. Xác định biến cố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675" w:dyaOrig="285" w14:anchorId="55B276BF">
          <v:shape id="_x0000_i1042" type="#_x0000_t75" style="width:33.75pt;height:14.25pt" o:ole="">
            <v:imagedata r:id="rId45" o:title=""/>
          </v:shape>
          <o:OLEObject Type="Embed" ProgID="Equation.DSMT4" ShapeID="_x0000_i1042" DrawAspect="Content" ObjectID="_1687473810" r:id="rId46"/>
        </w:object>
      </w:r>
    </w:p>
    <w:p w14:paraId="2E6C554C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615" w:dyaOrig="405" w14:anchorId="3A824EFC">
          <v:shape id="_x0000_i1043" type="#_x0000_t75" style="width:180.75pt;height:20.25pt" o:ole="">
            <v:imagedata r:id="rId47" o:title=""/>
          </v:shape>
          <o:OLEObject Type="Embed" ProgID="Equation.DSMT4" ShapeID="_x0000_i1043" DrawAspect="Content" ObjectID="_1687473811" r:id="rId48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2085" w:dyaOrig="405" w14:anchorId="341CEBF8">
          <v:shape id="_x0000_i1044" type="#_x0000_t75" style="width:104.25pt;height:20.25pt" o:ole="">
            <v:imagedata r:id="rId49" o:title=""/>
          </v:shape>
          <o:OLEObject Type="Embed" ProgID="Equation.DSMT4" ShapeID="_x0000_i1044" DrawAspect="Content" ObjectID="_1687473812" r:id="rId50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0D1112FD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120" w:dyaOrig="405" w14:anchorId="54955B70">
          <v:shape id="_x0000_i1045" type="#_x0000_t75" style="width:156.75pt;height:20.25pt" o:ole="">
            <v:imagedata r:id="rId51" o:title=""/>
          </v:shape>
          <o:OLEObject Type="Embed" ProgID="Equation.DSMT4" ShapeID="_x0000_i1045" DrawAspect="Content" ObjectID="_1687473813" r:id="rId52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1080" w:dyaOrig="255" w14:anchorId="00E1C96F">
          <v:shape id="_x0000_i1046" type="#_x0000_t75" style="width:54.75pt;height:12.75pt" o:ole="">
            <v:imagedata r:id="rId53" o:title=""/>
          </v:shape>
          <o:OLEObject Type="Embed" ProgID="Equation.DSMT4" ShapeID="_x0000_i1046" DrawAspect="Content" ObjectID="_1687473814" r:id="rId54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6312273C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4A7812E5" w14:textId="77777777" w:rsidR="002E637B" w:rsidRPr="002E637B" w:rsidRDefault="002E637B" w:rsidP="002E637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position w:val="-14"/>
          <w:sz w:val="24"/>
          <w:szCs w:val="24"/>
        </w:rPr>
        <w:object w:dxaOrig="2100" w:dyaOrig="405" w14:anchorId="70F95075">
          <v:shape id="_x0000_i1047" type="#_x0000_t75" style="width:105.75pt;height:20.25pt" o:ole="">
            <v:imagedata r:id="rId55" o:title=""/>
          </v:shape>
          <o:OLEObject Type="Embed" ProgID="Equation.DSMT4" ShapeID="_x0000_i1047" DrawAspect="Content" ObjectID="_1687473815" r:id="rId56"/>
        </w:object>
      </w:r>
      <w:r w:rsidRPr="002E637B">
        <w:rPr>
          <w:rFonts w:ascii="Chu Van An" w:hAnsi="Chu Van An" w:cs="Chu Van An"/>
          <w:sz w:val="24"/>
          <w:szCs w:val="24"/>
        </w:rPr>
        <w:t xml:space="preserve">,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665" w:dyaOrig="405" w14:anchorId="27908DFF">
          <v:shape id="_x0000_i1048" type="#_x0000_t75" style="width:83.25pt;height:20.25pt" o:ole="">
            <v:imagedata r:id="rId57" o:title=""/>
          </v:shape>
          <o:OLEObject Type="Embed" ProgID="Equation.DSMT4" ShapeID="_x0000_i1048" DrawAspect="Content" ObjectID="_1687473816" r:id="rId58"/>
        </w:object>
      </w:r>
      <w:r w:rsidRPr="002E637B">
        <w:rPr>
          <w:rFonts w:ascii="Chu Van An" w:hAnsi="Chu Van An" w:cs="Chu Van An"/>
          <w:sz w:val="24"/>
          <w:szCs w:val="24"/>
        </w:rPr>
        <w:t xml:space="preserve">. Suy ra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120" w:dyaOrig="405" w14:anchorId="6FA42775">
          <v:shape id="_x0000_i1049" type="#_x0000_t75" style="width:156.75pt;height:20.25pt" o:ole="">
            <v:imagedata r:id="rId59" o:title=""/>
          </v:shape>
          <o:OLEObject Type="Embed" ProgID="Equation.DSMT4" ShapeID="_x0000_i1049" DrawAspect="Content" ObjectID="_1687473817" r:id="rId60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7B79BCD2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Gieo ngẫu nhiên một đồng tiền cân đối và đồng chất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180" w:dyaOrig="270" w14:anchorId="078A99B6">
          <v:shape id="_x0000_i1050" type="#_x0000_t75" style="width:9pt;height:13.5pt" o:ole="">
            <v:imagedata r:id="rId61" o:title=""/>
          </v:shape>
          <o:OLEObject Type="Embed" ProgID="Equation.DSMT4" ShapeID="_x0000_i1050" DrawAspect="Content" ObjectID="_1687473818" r:id="rId62"/>
        </w:object>
      </w:r>
      <w:r w:rsidRPr="002E637B">
        <w:rPr>
          <w:rFonts w:ascii="Chu Van An" w:hAnsi="Chu Van An" w:cs="Chu Van An"/>
          <w:sz w:val="24"/>
          <w:szCs w:val="24"/>
          <w:lang w:val="vi-VN"/>
        </w:rPr>
        <w:t xml:space="preserve"> lần. </w:t>
      </w:r>
      <w:r w:rsidRPr="002E637B">
        <w:rPr>
          <w:rFonts w:ascii="Chu Van An" w:hAnsi="Chu Van An" w:cs="Chu Van An"/>
          <w:sz w:val="24"/>
          <w:szCs w:val="24"/>
        </w:rPr>
        <w:t>Tính số phần tử không gian mẫu.</w:t>
      </w:r>
    </w:p>
    <w:p w14:paraId="084DB822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330" w:dyaOrig="270" w14:anchorId="6B37854D">
          <v:shape id="_x0000_i1051" type="#_x0000_t75" style="width:16.5pt;height:13.5pt" o:ole="">
            <v:imagedata r:id="rId63" o:title=""/>
          </v:shape>
          <o:OLEObject Type="Embed" ProgID="Equation.DSMT4" ShapeID="_x0000_i1051" DrawAspect="Content" ObjectID="_1687473819" r:id="rId64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270" w:dyaOrig="270" w14:anchorId="4C01BEED">
          <v:shape id="_x0000_i1052" type="#_x0000_t75" style="width:13.5pt;height:13.5pt" o:ole="">
            <v:imagedata r:id="rId65" o:title=""/>
          </v:shape>
          <o:OLEObject Type="Embed" ProgID="Equation.DSMT4" ShapeID="_x0000_i1052" DrawAspect="Content" ObjectID="_1687473820" r:id="rId66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  <w:lang w:val="vi-VN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300" w:dyaOrig="270" w14:anchorId="7A066FEC">
          <v:shape id="_x0000_i1053" type="#_x0000_t75" style="width:15pt;height:13.5pt" o:ole="">
            <v:imagedata r:id="rId67" o:title=""/>
          </v:shape>
          <o:OLEObject Type="Embed" ProgID="Equation.DSMT4" ShapeID="_x0000_i1053" DrawAspect="Content" ObjectID="_1687473821" r:id="rId68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270" w:dyaOrig="270" w14:anchorId="6400AB2A">
          <v:shape id="_x0000_i1054" type="#_x0000_t75" style="width:13.5pt;height:13.5pt" o:ole="">
            <v:imagedata r:id="rId69" o:title=""/>
          </v:shape>
          <o:OLEObject Type="Embed" ProgID="Equation.DSMT4" ShapeID="_x0000_i1054" DrawAspect="Content" ObjectID="_1687473822" r:id="rId70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289D9CF0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>Lời giải</w:t>
      </w:r>
    </w:p>
    <w:p w14:paraId="419A5996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Mỗi lần gieo có hai khả năng nên gieo 5 lần theo quy tắc nhân ta có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750" w:dyaOrig="330" w14:anchorId="08B362F9">
          <v:shape id="_x0000_i1055" type="#_x0000_t75" style="width:37.5pt;height:16.5pt" o:ole="">
            <v:imagedata r:id="rId71" o:title=""/>
          </v:shape>
          <o:OLEObject Type="Embed" ProgID="Equation.DSMT4" ShapeID="_x0000_i1055" DrawAspect="Content" ObjectID="_1687473823" r:id="rId72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96BA462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Số phần tử không gian mẫu là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065" w:dyaOrig="405" w14:anchorId="64E88F78">
          <v:shape id="_x0000_i1056" type="#_x0000_t75" style="width:53.25pt;height:20.25pt" o:ole="">
            <v:imagedata r:id="rId73" o:title=""/>
          </v:shape>
          <o:OLEObject Type="Embed" ProgID="Equation.DSMT4" ShapeID="_x0000_i1056" DrawAspect="Content" ObjectID="_1687473824" r:id="rId74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DC8324A" w14:textId="78AC137F" w:rsidR="007A7E85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431"/>
        <w:gridCol w:w="3200"/>
      </w:tblGrid>
      <w:tr w:rsidR="00A11913" w:rsidRPr="0044542F" w14:paraId="11DD0C3B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D7C5A6F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bookmarkStart w:id="1" w:name="c1q"/>
            <w:bookmarkEnd w:id="1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1:</w: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Rút ngẫu nhiên cùng lúc 3 quân bài từ cỗ bài lơ khơ 52 quân, số phần tử của không gian mẫu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615" w:dyaOrig="405" w14:anchorId="2D4DEB82">
                <v:shape id="_x0000_i1057" type="#_x0000_t75" style="width:30.75pt;height:20.25pt" o:ole="">
                  <v:imagedata r:id="rId75" o:title=""/>
                </v:shape>
                <o:OLEObject Type="Embed" ProgID="Equation.DSMT4" ShapeID="_x0000_i1057" DrawAspect="Content" ObjectID="_1687473825" r:id="rId76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>bằng</w:t>
            </w:r>
          </w:p>
          <w:p w14:paraId="46A60866" w14:textId="4FA2EC75" w:rsidR="00A11913" w:rsidRPr="003A6509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Theme="minorHAnsi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2" w:name="c1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b/>
                <w:color w:val="0000FF"/>
                <w:position w:val="-6"/>
                <w:sz w:val="24"/>
                <w:szCs w:val="24"/>
              </w:rPr>
              <w:object w:dxaOrig="765" w:dyaOrig="285" w14:anchorId="2150ACBA">
                <v:shape id="_x0000_i1058" type="#_x0000_t75" style="width:38.25pt;height:14.25pt" o:ole="">
                  <v:imagedata r:id="rId77" o:title=""/>
                </v:shape>
                <o:OLEObject Type="Embed" ProgID="Equation.DSMT4" ShapeID="_x0000_i1058" DrawAspect="Content" ObjectID="_1687473826" r:id="rId78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3" w:name="c1b"/>
            <w:bookmarkEnd w:id="2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b/>
                <w:color w:val="0000FF"/>
                <w:position w:val="-6"/>
                <w:sz w:val="24"/>
                <w:szCs w:val="24"/>
              </w:rPr>
              <w:object w:dxaOrig="405" w:dyaOrig="285" w14:anchorId="2EFF0E86">
                <v:shape id="_x0000_i1059" type="#_x0000_t75" style="width:20.25pt;height:14.25pt" o:ole="">
                  <v:imagedata r:id="rId79" o:title=""/>
                </v:shape>
                <o:OLEObject Type="Embed" ProgID="Equation.DSMT4" ShapeID="_x0000_i1059" DrawAspect="Content" ObjectID="_1687473827" r:id="rId80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4" w:name="c1c"/>
            <w:bookmarkEnd w:id="3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b/>
                <w:color w:val="0000FF"/>
                <w:position w:val="-6"/>
                <w:sz w:val="24"/>
                <w:szCs w:val="24"/>
              </w:rPr>
              <w:object w:dxaOrig="765" w:dyaOrig="285" w14:anchorId="09DCF1F1">
                <v:shape id="_x0000_i1060" type="#_x0000_t75" style="width:38.25pt;height:14.25pt" o:ole="">
                  <v:imagedata r:id="rId81" o:title=""/>
                </v:shape>
                <o:OLEObject Type="Embed" ProgID="Equation.DSMT4" ShapeID="_x0000_i1060" DrawAspect="Content" ObjectID="_1687473828" r:id="rId82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5" w:name="c1d"/>
            <w:bookmarkEnd w:id="4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b/>
                <w:color w:val="0000FF"/>
                <w:position w:val="-6"/>
                <w:sz w:val="24"/>
                <w:szCs w:val="24"/>
              </w:rPr>
              <w:object w:dxaOrig="675" w:dyaOrig="285" w14:anchorId="7C3A540F">
                <v:shape id="_x0000_i1061" type="#_x0000_t75" style="width:33.75pt;height:14.25pt" o:ole="">
                  <v:imagedata r:id="rId83" o:title=""/>
                </v:shape>
                <o:OLEObject Type="Embed" ProgID="Equation.DSMT4" ShapeID="_x0000_i1061" DrawAspect="Content" ObjectID="_1687473829" r:id="rId84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bookmarkEnd w:id="5"/>
          <w:p w14:paraId="6A9D141C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71954F5" w14:textId="77777777" w:rsidR="00A11913" w:rsidRPr="0044542F" w:rsidRDefault="00A11913" w:rsidP="003330D3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bookmarkStart w:id="6" w:name="_Hlk76258189"/>
            <w:bookmarkStart w:id="7" w:name="_Hlk76261323"/>
            <w:bookmarkStart w:id="8" w:name="_Hlk76747878"/>
            <w:bookmarkStart w:id="9" w:name="_Hlk76066620"/>
            <w:bookmarkStart w:id="10" w:name="_Hlk76749603"/>
            <w:bookmarkStart w:id="11" w:name="_Hlk76261098"/>
            <w:bookmarkStart w:id="12" w:name="_Hlk76014627"/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 xml:space="preserve">   Lời giải</w:t>
            </w:r>
          </w:p>
        </w:tc>
      </w:tr>
      <w:tr w:rsidR="00A11913" w:rsidRPr="0044542F" w14:paraId="3F36D2BC" w14:textId="77777777" w:rsidTr="00A11913">
        <w:trPr>
          <w:trHeight w:val="399"/>
        </w:trPr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82AE303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eastAsia="Arial" w:hAnsi="Chu Van An" w:cs="Chu Van An"/>
                <w:b/>
                <w:szCs w:val="24"/>
              </w:rPr>
            </w:pPr>
            <w:r w:rsidRPr="003A6509">
              <w:rPr>
                <w:rFonts w:ascii="Chu Van An" w:eastAsia="Arial" w:hAnsi="Chu Van An" w:cs="Chu Van An"/>
                <w:b/>
                <w:color w:val="0000FF"/>
                <w:szCs w:val="24"/>
              </w:rPr>
              <w:t xml:space="preserve">Câu </w:t>
            </w:r>
            <w:bookmarkStart w:id="13" w:name="c2q"/>
            <w:bookmarkEnd w:id="13"/>
            <w:r w:rsidRPr="003A6509">
              <w:rPr>
                <w:rFonts w:ascii="Chu Van An" w:eastAsia="Arial" w:hAnsi="Chu Van An" w:cs="Chu Van An"/>
                <w:b/>
                <w:color w:val="0000FF"/>
                <w:szCs w:val="24"/>
              </w:rPr>
              <w:t>2:</w:t>
            </w:r>
            <w:r w:rsidRPr="003A6509">
              <w:rPr>
                <w:rFonts w:ascii="Chu Van An" w:hAnsi="Chu Van An" w:cs="Chu Van An"/>
                <w:szCs w:val="24"/>
              </w:rPr>
              <w:t xml:space="preserve">Gieo ngẫu nhiên </w:t>
            </w:r>
            <w:r w:rsidRPr="003A6509">
              <w:rPr>
                <w:rFonts w:ascii="Twentieth Century" w:eastAsia="Arial" w:hAnsi="Twentieth Century" w:cs="Twentieth Century"/>
                <w:position w:val="-4"/>
                <w:szCs w:val="22"/>
              </w:rPr>
              <w:object w:dxaOrig="210" w:dyaOrig="240" w14:anchorId="64B7B56A">
                <v:shape id="_x0000_i1062" type="#_x0000_t75" style="width:10.5pt;height:12pt" o:ole="">
                  <v:imagedata r:id="rId85" o:title=""/>
                </v:shape>
                <o:OLEObject Type="Embed" ProgID="Equation.DSMT4" ShapeID="_x0000_i1062" DrawAspect="Content" ObjectID="_1687473830" r:id="rId86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đồng tiền thì không gian mẫu của phép thử có bao nhiêu biến cố?</w:t>
            </w:r>
          </w:p>
          <w:p w14:paraId="5053D10A" w14:textId="300A72A7" w:rsidR="00A11913" w:rsidRPr="003A6509" w:rsidRDefault="00A11913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14" w:name="c2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eastAsia="Arial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210" w:dyaOrig="240" w14:anchorId="76B787FC">
                <v:shape id="_x0000_i1063" type="#_x0000_t75" style="width:10.5pt;height:12pt" o:ole="">
                  <v:imagedata r:id="rId87" o:title=""/>
                </v:shape>
                <o:OLEObject Type="Embed" ProgID="Equation.DSMT4" ShapeID="_x0000_i1063" DrawAspect="Content" ObjectID="_1687473831" r:id="rId88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15" w:name="c2b"/>
            <w:bookmarkEnd w:id="14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195" w:dyaOrig="285" w14:anchorId="79E8BEA3">
                <v:shape id="_x0000_i1064" type="#_x0000_t75" style="width:9.75pt;height:14.25pt" o:ole="">
                  <v:imagedata r:id="rId89" o:title=""/>
                </v:shape>
                <o:OLEObject Type="Embed" ProgID="Equation.DSMT4" ShapeID="_x0000_i1064" DrawAspect="Content" ObjectID="_1687473832" r:id="rId90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16" w:name="c2c"/>
            <w:bookmarkEnd w:id="15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285" w:dyaOrig="240" w14:anchorId="70E66939">
                <v:shape id="_x0000_i1065" type="#_x0000_t75" style="width:14.25pt;height:12pt" o:ole="">
                  <v:imagedata r:id="rId91" o:title=""/>
                </v:shape>
                <o:OLEObject Type="Embed" ProgID="Equation.DSMT4" ShapeID="_x0000_i1065" DrawAspect="Content" ObjectID="_1687473833" r:id="rId92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17" w:name="c2d"/>
            <w:bookmarkEnd w:id="16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285" w:dyaOrig="285" w14:anchorId="525FB335">
                <v:shape id="_x0000_i1066" type="#_x0000_t75" style="width:14.25pt;height:14.25pt" o:ole="">
                  <v:imagedata r:id="rId93" o:title=""/>
                </v:shape>
                <o:OLEObject Type="Embed" ProgID="Equation.DSMT4" ShapeID="_x0000_i1066" DrawAspect="Content" ObjectID="_1687473834" r:id="rId94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17"/>
          <w:p w14:paraId="3A875C80" w14:textId="77777777" w:rsidR="00A11913" w:rsidRPr="0044542F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5F47B9B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4ABB59FD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53F3FA7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</w:pP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t xml:space="preserve">Câu </w:t>
            </w:r>
            <w:bookmarkStart w:id="18" w:name="c3q"/>
            <w:bookmarkEnd w:id="18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t>3:</w: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Cho phép thử có không gian mẫu </w:t>
            </w:r>
            <w:r w:rsidRPr="003A6509">
              <w:rPr>
                <w:rFonts w:ascii="Twentieth Century" w:eastAsia="Twentieth Century" w:hAnsi="Twentieth Century" w:cs="Twentieth Century"/>
                <w:position w:val="-14"/>
                <w:szCs w:val="22"/>
              </w:rPr>
              <w:object w:dxaOrig="1620" w:dyaOrig="390" w14:anchorId="3C6AC9B4">
                <v:shape id="_x0000_i1067" type="#_x0000_t75" style="width:81pt;height:19.5pt" o:ole="">
                  <v:imagedata r:id="rId95" o:title=""/>
                </v:shape>
                <o:OLEObject Type="Embed" ProgID="Equation.DSMT4" ShapeID="_x0000_i1067" DrawAspect="Content" ObjectID="_1687473835" r:id="rId96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Tìm cặp biến cố không đối nhau trong các cặp biến cố sau?</w:t>
            </w:r>
          </w:p>
          <w:p w14:paraId="5679BCD6" w14:textId="57BBDD2D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19" w:name="c3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735" w:dyaOrig="390" w14:anchorId="67C8C2DF">
                <v:shape id="_x0000_i1068" type="#_x0000_t75" style="width:36.75pt;height:19.5pt" o:ole="">
                  <v:imagedata r:id="rId97" o:title=""/>
                </v:shape>
                <o:OLEObject Type="Embed" ProgID="Equation.DSMT4" ShapeID="_x0000_i1068" DrawAspect="Content" ObjectID="_1687473836" r:id="rId98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và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380" w:dyaOrig="390" w14:anchorId="1BE8E5F7">
                <v:shape id="_x0000_i1069" type="#_x0000_t75" style="width:69pt;height:19.5pt" o:ole="">
                  <v:imagedata r:id="rId99" o:title=""/>
                </v:shape>
                <o:OLEObject Type="Embed" ProgID="Equation.DSMT4" ShapeID="_x0000_i1069" DrawAspect="Content" ObjectID="_1687473837" r:id="rId100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  <w:bookmarkStart w:id="20" w:name="c3b"/>
            <w:bookmarkEnd w:id="19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960" w:dyaOrig="390" w14:anchorId="50CAFF5C">
                <v:shape id="_x0000_i1070" type="#_x0000_t75" style="width:48pt;height:19.5pt" o:ole="">
                  <v:imagedata r:id="rId101" o:title=""/>
                </v:shape>
                <o:OLEObject Type="Embed" ProgID="Equation.DSMT4" ShapeID="_x0000_i1070" DrawAspect="Content" ObjectID="_1687473838" r:id="rId102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và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05" w:dyaOrig="390" w14:anchorId="16B342F8">
                <v:shape id="_x0000_i1071" type="#_x0000_t75" style="width:50.25pt;height:19.5pt" o:ole="">
                  <v:imagedata r:id="rId103" o:title=""/>
                </v:shape>
                <o:OLEObject Type="Embed" ProgID="Equation.DSMT4" ShapeID="_x0000_i1071" DrawAspect="Content" ObjectID="_1687473839" r:id="rId104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p w14:paraId="174E4F69" w14:textId="140748D3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21" w:name="c3c"/>
            <w:bookmarkEnd w:id="20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140" w:dyaOrig="390" w14:anchorId="761CCFB3">
                <v:shape id="_x0000_i1072" type="#_x0000_t75" style="width:57pt;height:19.5pt" o:ole="">
                  <v:imagedata r:id="rId105" o:title=""/>
                </v:shape>
                <o:OLEObject Type="Embed" ProgID="Equation.DSMT4" ShapeID="_x0000_i1072" DrawAspect="Content" ObjectID="_1687473840" r:id="rId106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và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20" w:dyaOrig="390" w14:anchorId="4A58FB4A">
                <v:shape id="_x0000_i1073" type="#_x0000_t75" style="width:51pt;height:19.5pt" o:ole="">
                  <v:imagedata r:id="rId107" o:title=""/>
                </v:shape>
                <o:OLEObject Type="Embed" ProgID="Equation.DSMT4" ShapeID="_x0000_i1073" DrawAspect="Content" ObjectID="_1687473841" r:id="rId108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  <w:bookmarkStart w:id="22" w:name="c3d"/>
            <w:bookmarkEnd w:id="21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4"/>
                <w:szCs w:val="24"/>
              </w:rPr>
              <w:object w:dxaOrig="255" w:dyaOrig="255" w14:anchorId="52AD2A10">
                <v:shape id="_x0000_i1074" type="#_x0000_t75" style="width:12.75pt;height:12.75pt" o:ole="">
                  <v:imagedata r:id="rId109" o:title=""/>
                </v:shape>
                <o:OLEObject Type="Embed" ProgID="Equation.DSMT4" ShapeID="_x0000_i1074" DrawAspect="Content" ObjectID="_1687473842" r:id="rId110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và </w:t>
            </w:r>
            <w:r w:rsidRPr="003A6509">
              <w:rPr>
                <w:rFonts w:ascii="Chu Van An" w:eastAsia="TimesNewRomanPSMT" w:hAnsi="Chu Van An" w:cs="Chu Van An"/>
                <w:position w:val="-6"/>
                <w:szCs w:val="24"/>
              </w:rPr>
              <w:object w:dxaOrig="255" w:dyaOrig="285" w14:anchorId="58337C08">
                <v:shape id="_x0000_i1075" type="#_x0000_t75" style="width:12.75pt;height:14.25pt" o:ole="">
                  <v:imagedata r:id="rId111" o:title=""/>
                </v:shape>
                <o:OLEObject Type="Embed" ProgID="Equation.DSMT4" ShapeID="_x0000_i1075" DrawAspect="Content" ObjectID="_1687473843" r:id="rId112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bookmarkEnd w:id="22"/>
          <w:p w14:paraId="324937AD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DE9BB18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3656C4CA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07829B0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23" w:name="c4q"/>
            <w:bookmarkEnd w:id="23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4: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Xét phép thử gieo một đồng tiền xu cân đối và đồng chất ba lần. Xét biến cố</w:t>
            </w:r>
            <w:r w:rsidRPr="003A6509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40" w:dyaOrig="255" w14:anchorId="4A2A1F0A">
                <v:shape id="_x0000_i1076" type="#_x0000_t75" style="width:12pt;height:12.75pt" o:ole="">
                  <v:imagedata r:id="rId113" o:title=""/>
                </v:shape>
                <o:OLEObject Type="Embed" ProgID="Equation.DSMT4" ShapeID="_x0000_i1076" DrawAspect="Content" ObjectID="_1687473844" r:id="rId114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: “Cả ba lần gieo cùng sấp hoặc cùng ngửa”. Khẳng định nào sau đây đúng?</w:t>
            </w:r>
          </w:p>
          <w:p w14:paraId="6CE3F231" w14:textId="5FDDF9AB" w:rsidR="00A11913" w:rsidRPr="003A6509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24" w:name="c4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85" w:dyaOrig="405" w14:anchorId="4CF59E32">
                <v:shape id="_x0000_i1077" type="#_x0000_t75" style="width:44.25pt;height:20.25pt" o:ole="">
                  <v:imagedata r:id="rId115" o:title=""/>
                </v:shape>
                <o:OLEObject Type="Embed" ProgID="Equation.DSMT4" ShapeID="_x0000_i1077" DrawAspect="Content" ObjectID="_1687473845" r:id="rId116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5" w:name="c4b"/>
            <w:bookmarkEnd w:id="24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45" w:dyaOrig="405" w14:anchorId="05C2BCA9">
                <v:shape id="_x0000_i1078" type="#_x0000_t75" style="width:47.25pt;height:20.25pt" o:ole="">
                  <v:imagedata r:id="rId117" o:title=""/>
                </v:shape>
                <o:OLEObject Type="Embed" ProgID="Equation.DSMT4" ShapeID="_x0000_i1078" DrawAspect="Content" ObjectID="_1687473846" r:id="rId118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6" w:name="c4c"/>
            <w:bookmarkEnd w:id="25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45" w:dyaOrig="405" w14:anchorId="1ACC405E">
                <v:shape id="_x0000_i1079" type="#_x0000_t75" style="width:47.25pt;height:20.25pt" o:ole="">
                  <v:imagedata r:id="rId119" o:title=""/>
                </v:shape>
                <o:OLEObject Type="Embed" ProgID="Equation.DSMT4" ShapeID="_x0000_i1079" DrawAspect="Content" ObjectID="_1687473847" r:id="rId120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7" w:name="c4d"/>
            <w:bookmarkEnd w:id="26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915" w:dyaOrig="405" w14:anchorId="28CE06A1">
                <v:shape id="_x0000_i1080" type="#_x0000_t75" style="width:45.75pt;height:20.25pt" o:ole="">
                  <v:imagedata r:id="rId121" o:title=""/>
                </v:shape>
                <o:OLEObject Type="Embed" ProgID="Equation.DSMT4" ShapeID="_x0000_i1080" DrawAspect="Content" ObjectID="_1687473848" r:id="rId122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27"/>
          <w:p w14:paraId="7FCF36E9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B7A8540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7E6D8D9C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9C8395F" w14:textId="77777777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28" w:name="c5q"/>
            <w:bookmarkEnd w:id="28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5:</w:t>
            </w:r>
            <w:r w:rsidRPr="003A6509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Gieo ngẫu nhiên một con súc sắc cân đối, đồng chất 1 lần. Gọi </w:t>
            </w:r>
            <w:r w:rsidRPr="003A6509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40" w:dyaOrig="255" w14:anchorId="02E115F9">
                <v:shape id="_x0000_i1081" type="#_x0000_t75" style="width:12pt;height:12.75pt" o:ole="">
                  <v:imagedata r:id="rId123" o:title=""/>
                </v:shape>
                <o:OLEObject Type="Embed" ProgID="Equation.DSMT4" ShapeID="_x0000_i1081" DrawAspect="Content" ObjectID="_1687473849" r:id="rId124"/>
              </w:object>
            </w:r>
            <w:r w:rsidRPr="003A6509">
              <w:rPr>
                <w:rFonts w:ascii="Chu Van An" w:hAnsi="Chu Van An" w:cs="Chu Van An"/>
                <w:position w:val="-6"/>
                <w:sz w:val="24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là biến cố “ số chấm xuất hiện trên con súc sắc bé hơn 3”.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 xml:space="preserve">Biến cố đối của biến cố </w:t>
            </w:r>
            <w:r w:rsidRPr="003A6509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40" w:dyaOrig="255" w14:anchorId="1014AFE0">
                <v:shape id="_x0000_i1082" type="#_x0000_t75" style="width:12pt;height:12.75pt" o:ole="">
                  <v:imagedata r:id="rId123" o:title=""/>
                </v:shape>
                <o:OLEObject Type="Embed" ProgID="Equation.DSMT4" ShapeID="_x0000_i1082" DrawAspect="Content" ObjectID="_1687473850" r:id="rId125"/>
              </w:object>
            </w:r>
            <w:r w:rsidRPr="003A6509">
              <w:rPr>
                <w:rFonts w:ascii="Chu Van An" w:hAnsi="Chu Van An" w:cs="Chu Van An"/>
                <w:position w:val="-6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514DCFFF" w14:textId="6CA120F4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bookmarkStart w:id="29" w:name="c5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Số chấm xuất hiện trên con súc sắc lớn hơn 3.</w:t>
            </w:r>
          </w:p>
          <w:p w14:paraId="3131455A" w14:textId="1B0DB775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bookmarkStart w:id="30" w:name="c5b"/>
            <w:bookmarkEnd w:id="29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Số chấm xuất hiện trên con súc sắc không phải là 3.</w:t>
            </w:r>
          </w:p>
          <w:p w14:paraId="4A3E4DC2" w14:textId="3B971842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bookmarkStart w:id="31" w:name="c5c"/>
            <w:bookmarkEnd w:id="30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Số chấm xuất hiện trên con súc sắc không bé hơn 3.</w:t>
            </w:r>
          </w:p>
          <w:p w14:paraId="5339F0EE" w14:textId="1D168FD5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</w:pPr>
            <w:bookmarkStart w:id="32" w:name="c5d"/>
            <w:bookmarkEnd w:id="31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Số chấm xuất hiện trên con súc sắc lớn hơn hoặc bằng 4.</w:t>
            </w:r>
          </w:p>
          <w:bookmarkEnd w:id="32"/>
          <w:p w14:paraId="70DCB20D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DA78386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551CE1A7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BDE8305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</w:pP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lastRenderedPageBreak/>
              <w:t xml:space="preserve">Câu </w:t>
            </w:r>
            <w:bookmarkStart w:id="33" w:name="c6q"/>
            <w:bookmarkEnd w:id="33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t>6:</w:t>
            </w:r>
            <w:r w:rsidRPr="003A6509">
              <w:rPr>
                <w:rFonts w:ascii="Chu Van An" w:hAnsi="Chu Van An" w:cs="Chu Van An"/>
                <w:szCs w:val="24"/>
              </w:rPr>
              <w:t xml:space="preserve">Xét phép thử tung con súc sắc </w:t>
            </w:r>
            <w:r w:rsidRPr="003A6509">
              <w:rPr>
                <w:rFonts w:ascii="Twentieth Century" w:eastAsia="Arial" w:hAnsi="Twentieth Century" w:cs="Twentieth Century"/>
                <w:position w:val="-6"/>
                <w:szCs w:val="22"/>
              </w:rPr>
              <w:object w:dxaOrig="195" w:dyaOrig="285" w14:anchorId="04ABE39F">
                <v:shape id="_x0000_i1083" type="#_x0000_t75" style="width:9.75pt;height:14.25pt" o:ole="">
                  <v:imagedata r:id="rId126" o:title=""/>
                </v:shape>
                <o:OLEObject Type="Embed" ProgID="Equation.DSMT4" ShapeID="_x0000_i1083" DrawAspect="Content" ObjectID="_1687473851" r:id="rId127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mặt hai lần. Biến cố </w:t>
            </w:r>
            <w:r w:rsidRPr="003A6509">
              <w:rPr>
                <w:rFonts w:ascii="Twentieth Century" w:eastAsia="Arial" w:hAnsi="Twentieth Century" w:cs="Twentieth Century"/>
                <w:position w:val="-6"/>
                <w:szCs w:val="22"/>
              </w:rPr>
              <w:object w:dxaOrig="315" w:dyaOrig="285" w14:anchorId="5147FA91">
                <v:shape id="_x0000_i1084" type="#_x0000_t75" style="width:15.75pt;height:14.25pt" o:ole="">
                  <v:imagedata r:id="rId128" o:title=""/>
                </v:shape>
                <o:OLEObject Type="Embed" ProgID="Equation.DSMT4" ShapeID="_x0000_i1084" DrawAspect="Content" ObjectID="_1687473852" r:id="rId129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“ số chấm xuất hiện ở cả hai lần tung giống nhau”</w:t>
            </w:r>
          </w:p>
          <w:p w14:paraId="32553FA4" w14:textId="5B7E8DF2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34" w:name="c6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930" w:dyaOrig="390" w14:anchorId="5164622B">
                <v:shape id="_x0000_i1085" type="#_x0000_t75" style="width:46.5pt;height:19.5pt" o:ole="">
                  <v:imagedata r:id="rId130" o:title=""/>
                </v:shape>
                <o:OLEObject Type="Embed" ProgID="Equation.DSMT4" ShapeID="_x0000_i1085" DrawAspect="Content" ObjectID="_1687473853" r:id="rId131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  <w:bookmarkStart w:id="35" w:name="c6b"/>
            <w:bookmarkEnd w:id="34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35" w:dyaOrig="390" w14:anchorId="1316EF21">
                <v:shape id="_x0000_i1086" type="#_x0000_t75" style="width:51.75pt;height:19.5pt" o:ole="">
                  <v:imagedata r:id="rId132" o:title=""/>
                </v:shape>
                <o:OLEObject Type="Embed" ProgID="Equation.DSMT4" ShapeID="_x0000_i1086" DrawAspect="Content" ObjectID="_1687473854" r:id="rId133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p w14:paraId="0B7754D7" w14:textId="4B4277A8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36" w:name="c6c"/>
            <w:bookmarkEnd w:id="35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b/>
                <w:color w:val="0000FF"/>
                <w:position w:val="-14"/>
                <w:szCs w:val="24"/>
              </w:rPr>
              <w:object w:dxaOrig="1050" w:dyaOrig="390" w14:anchorId="71E080DA">
                <v:shape id="_x0000_i1087" type="#_x0000_t75" style="width:52.5pt;height:19.5pt" o:ole="">
                  <v:imagedata r:id="rId134" o:title=""/>
                </v:shape>
                <o:OLEObject Type="Embed" ProgID="Equation.DSMT4" ShapeID="_x0000_i1087" DrawAspect="Content" ObjectID="_1687473855" r:id="rId135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>.</w:t>
            </w:r>
            <w:bookmarkStart w:id="37" w:name="c6d"/>
            <w:bookmarkEnd w:id="36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35" w:dyaOrig="390" w14:anchorId="4CBC306B">
                <v:shape id="_x0000_i1088" type="#_x0000_t75" style="width:51.75pt;height:19.5pt" o:ole="">
                  <v:imagedata r:id="rId136" o:title=""/>
                </v:shape>
                <o:OLEObject Type="Embed" ProgID="Equation.DSMT4" ShapeID="_x0000_i1088" DrawAspect="Content" ObjectID="_1687473856" r:id="rId137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bookmarkEnd w:id="37"/>
          <w:p w14:paraId="7BFE82E9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DF1176F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5E2B6D28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009A5E6" w14:textId="77777777" w:rsidR="00A11913" w:rsidRPr="003A6509" w:rsidRDefault="00A11913" w:rsidP="003330D3">
            <w:pPr>
              <w:spacing w:line="276" w:lineRule="auto"/>
              <w:contextualSpacing/>
              <w:mirrorIndents/>
              <w:rPr>
                <w:rFonts w:ascii="Chu Van An" w:eastAsia="Times New Roman" w:hAnsi="Chu Van An" w:cs="Chu Van An"/>
                <w:b/>
                <w:sz w:val="24"/>
                <w:szCs w:val="24"/>
              </w:rPr>
            </w:pP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8" w:name="c7q"/>
            <w:bookmarkEnd w:id="38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>7: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Gieo một con súc sắc 5 lần. Số phần tử của không gian mẫu là:</w:t>
            </w:r>
          </w:p>
          <w:p w14:paraId="1D2E476B" w14:textId="123FB368" w:rsidR="00A11913" w:rsidRPr="003A6509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</w:pPr>
            <w:bookmarkStart w:id="39" w:name="c7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Ⓐ.</w:t>
            </w:r>
            <w:r w:rsidRPr="003A6509">
              <w:rPr>
                <w:rFonts w:ascii="Chu Van An" w:eastAsia="Times New Roman" w:hAnsi="Chu Van An" w:cs="Chu Van An"/>
                <w:b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object w:dxaOrig="300" w:dyaOrig="285" w14:anchorId="6A9A5136">
                <v:shape id="_x0000_i1089" type="#_x0000_t75" style="width:15pt;height:14.25pt" o:ole="">
                  <v:imagedata r:id="rId138" o:title=""/>
                </v:shape>
                <o:OLEObject Type="Embed" ProgID="Equation.DSMT4" ShapeID="_x0000_i1089" DrawAspect="Content" ObjectID="_1687473857" r:id="rId139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>.</w:t>
            </w:r>
            <w:bookmarkStart w:id="40" w:name="c7b"/>
            <w:bookmarkEnd w:id="39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object w:dxaOrig="255" w:dyaOrig="330" w14:anchorId="3D2A6460">
                <v:shape id="_x0000_i1090" type="#_x0000_t75" style="width:12.75pt;height:16.5pt" o:ole="">
                  <v:imagedata r:id="rId140" o:title=""/>
                </v:shape>
                <o:OLEObject Type="Embed" ProgID="Equation.DSMT4" ShapeID="_x0000_i1090" DrawAspect="Content" ObjectID="_1687473858" r:id="rId141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>.</w:t>
            </w:r>
            <w:bookmarkStart w:id="41" w:name="c7c"/>
            <w:bookmarkEnd w:id="40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object w:dxaOrig="255" w:dyaOrig="330" w14:anchorId="1E5995F6">
                <v:shape id="_x0000_i1091" type="#_x0000_t75" style="width:12.75pt;height:16.5pt" o:ole="">
                  <v:imagedata r:id="rId142" o:title=""/>
                </v:shape>
                <o:OLEObject Type="Embed" ProgID="Equation.DSMT4" ShapeID="_x0000_i1091" DrawAspect="Content" ObjectID="_1687473859" r:id="rId143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>.</w:t>
            </w:r>
            <w:bookmarkStart w:id="42" w:name="c7d"/>
            <w:bookmarkEnd w:id="41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object w:dxaOrig="180" w:dyaOrig="285" w14:anchorId="6DDAC519">
                <v:shape id="_x0000_i1092" type="#_x0000_t75" style="width:9pt;height:14.25pt" o:ole="">
                  <v:imagedata r:id="rId144" o:title=""/>
                </v:shape>
                <o:OLEObject Type="Embed" ProgID="Equation.DSMT4" ShapeID="_x0000_i1092" DrawAspect="Content" ObjectID="_1687473860" r:id="rId145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  <w:lang w:eastAsia="vi-VN"/>
              </w:rPr>
              <w:t>.</w:t>
            </w:r>
          </w:p>
          <w:bookmarkEnd w:id="42"/>
          <w:p w14:paraId="137685B4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4F3F5D9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0094E267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30783E1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x-none" w:eastAsia="x-none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x-none" w:eastAsia="x-none"/>
              </w:rPr>
              <w:t xml:space="preserve">Câu </w:t>
            </w:r>
            <w:bookmarkStart w:id="43" w:name="c8q"/>
            <w:bookmarkEnd w:id="43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x-none" w:eastAsia="x-none"/>
              </w:rPr>
              <w:t>8:</w: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x-none" w:eastAsia="x-none"/>
              </w:rPr>
              <w:t xml:space="preserve">Rút ngẫu nhiên cùng lúc ba con bài từ cỗ bài tú lơ khơ </w:t>
            </w:r>
            <w:r w:rsidRPr="003A6509">
              <w:rPr>
                <w:rFonts w:ascii="Chu Van An" w:eastAsia="Times New Roman" w:hAnsi="Chu Van An" w:cs="Chu Van An"/>
                <w:color w:val="000000"/>
                <w:position w:val="-6"/>
                <w:sz w:val="24"/>
                <w:szCs w:val="24"/>
                <w:lang w:val="x-none" w:eastAsia="x-none"/>
              </w:rPr>
              <w:object w:dxaOrig="300" w:dyaOrig="285" w14:anchorId="7CC83BE7">
                <v:shape id="_x0000_i1093" type="#_x0000_t75" style="width:15pt;height:14.25pt" o:ole="">
                  <v:imagedata r:id="rId146" o:title=""/>
                </v:shape>
                <o:OLEObject Type="Embed" ProgID="Equation.DSMT4" ShapeID="_x0000_i1093" DrawAspect="Content" ObjectID="_1687473861" r:id="rId147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x-none" w:eastAsia="x-none"/>
              </w:rPr>
              <w:t xml:space="preserve"> con thì </w:t>
            </w:r>
            <w:r w:rsidRPr="003A6509">
              <w:rPr>
                <w:rFonts w:ascii="Chu Van An" w:eastAsia="Times New Roman" w:hAnsi="Chu Van An" w:cs="Chu Van An"/>
                <w:color w:val="000000"/>
                <w:position w:val="-14"/>
                <w:sz w:val="24"/>
                <w:szCs w:val="24"/>
                <w:lang w:eastAsia="x-none"/>
              </w:rPr>
              <w:object w:dxaOrig="600" w:dyaOrig="405" w14:anchorId="28AEF572">
                <v:shape id="_x0000_i1094" type="#_x0000_t75" style="width:30pt;height:20.25pt" o:ole="">
                  <v:imagedata r:id="rId148" o:title=""/>
                </v:shape>
                <o:OLEObject Type="Embed" ProgID="Equation.DSMT4" ShapeID="_x0000_i1094" DrawAspect="Content" ObjectID="_1687473862" r:id="rId149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x-none" w:eastAsia="x-none"/>
              </w:rPr>
              <w:t>bằng bao nhiêu</w: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eastAsia="x-none"/>
              </w:rPr>
              <w:t>?</w:t>
            </w:r>
          </w:p>
          <w:p w14:paraId="125B1B3E" w14:textId="107778FA" w:rsidR="00A11913" w:rsidRPr="003A6509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4" w:name="c8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00"/>
                <w:position w:val="-6"/>
                <w:sz w:val="24"/>
                <w:szCs w:val="24"/>
              </w:rPr>
              <w:object w:dxaOrig="765" w:dyaOrig="285" w14:anchorId="5B0AD8E0">
                <v:shape id="_x0000_i1095" type="#_x0000_t75" style="width:38.25pt;height:14.25pt" o:ole="">
                  <v:imagedata r:id="rId150" o:title=""/>
                </v:shape>
                <o:OLEObject Type="Embed" ProgID="Equation.DSMT4" ShapeID="_x0000_i1095" DrawAspect="Content" ObjectID="_1687473863" r:id="rId151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5" w:name="c8b"/>
            <w:bookmarkEnd w:id="44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00"/>
                <w:position w:val="-6"/>
                <w:sz w:val="24"/>
                <w:szCs w:val="24"/>
              </w:rPr>
              <w:object w:dxaOrig="405" w:dyaOrig="285" w14:anchorId="4A2EE7A2">
                <v:shape id="_x0000_i1096" type="#_x0000_t75" style="width:20.25pt;height:14.25pt" o:ole="">
                  <v:imagedata r:id="rId152" o:title=""/>
                </v:shape>
                <o:OLEObject Type="Embed" ProgID="Equation.DSMT4" ShapeID="_x0000_i1096" DrawAspect="Content" ObjectID="_1687473864" r:id="rId153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6" w:name="c8c"/>
            <w:bookmarkEnd w:id="45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00"/>
                <w:position w:val="-6"/>
                <w:sz w:val="24"/>
                <w:szCs w:val="24"/>
              </w:rPr>
              <w:object w:dxaOrig="765" w:dyaOrig="285" w14:anchorId="04791F07">
                <v:shape id="_x0000_i1097" type="#_x0000_t75" style="width:38.25pt;height:14.25pt" o:ole="">
                  <v:imagedata r:id="rId154" o:title=""/>
                </v:shape>
                <o:OLEObject Type="Embed" ProgID="Equation.DSMT4" ShapeID="_x0000_i1097" DrawAspect="Content" ObjectID="_1687473865" r:id="rId155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7" w:name="c8d"/>
            <w:bookmarkEnd w:id="46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00"/>
                <w:position w:val="-6"/>
                <w:sz w:val="24"/>
                <w:szCs w:val="24"/>
              </w:rPr>
              <w:object w:dxaOrig="675" w:dyaOrig="285" w14:anchorId="35A7F59C">
                <v:shape id="_x0000_i1098" type="#_x0000_t75" style="width:33.75pt;height:14.25pt" o:ole="">
                  <v:imagedata r:id="rId156" o:title=""/>
                </v:shape>
                <o:OLEObject Type="Embed" ProgID="Equation.DSMT4" ShapeID="_x0000_i1098" DrawAspect="Content" ObjectID="_1687473866" r:id="rId157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47"/>
          <w:p w14:paraId="4C30DE75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9D30C8B" w14:textId="77777777" w:rsidR="00A11913" w:rsidRPr="0044542F" w:rsidRDefault="00A11913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1D64AF3C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ABE3BD8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r w:rsidRPr="003A6509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48" w:name="c9q"/>
            <w:bookmarkEnd w:id="48"/>
            <w:r w:rsidRPr="003A6509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9: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 xml:space="preserve">Cho phép thử có không gian mẫu </w:t>
            </w:r>
            <w:r w:rsidRPr="003A6509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755" w:dyaOrig="420" w14:anchorId="07861FA4">
                <v:shape id="_x0000_i1099" type="#_x0000_t75" style="width:87.75pt;height:21pt" o:ole="">
                  <v:imagedata r:id="rId158" o:title=""/>
                </v:shape>
                <o:OLEObject Type="Embed" ProgID="Equation.DSMT4" ShapeID="_x0000_i1099" DrawAspect="Content" ObjectID="_1687473867" r:id="rId159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 xml:space="preserve">. Tìm cặp biến cố 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</w:rPr>
              <w:t>không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 xml:space="preserve"> đối nhau trong các cặp biến cô sau?</w:t>
            </w:r>
          </w:p>
          <w:p w14:paraId="1F0AB0AD" w14:textId="2733FE51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9" w:name="c9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735" w:dyaOrig="390" w14:anchorId="3F78925F">
                <v:shape id="_x0000_i1100" type="#_x0000_t75" style="width:36.75pt;height:19.5pt" o:ole="">
                  <v:imagedata r:id="rId160" o:title=""/>
                </v:shape>
                <o:OLEObject Type="Embed" ProgID="Equation.DSMT4" ShapeID="_x0000_i1100" DrawAspect="Content" ObjectID="_1687473868" r:id="rId161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và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1575" w:dyaOrig="390" w14:anchorId="0F941E68">
                <v:shape id="_x0000_i1101" type="#_x0000_t75" style="width:78.75pt;height:19.5pt" o:ole="">
                  <v:imagedata r:id="rId162" o:title=""/>
                </v:shape>
                <o:OLEObject Type="Embed" ProgID="Equation.DSMT4" ShapeID="_x0000_i1101" DrawAspect="Content" ObjectID="_1687473869" r:id="rId163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.</w:t>
            </w:r>
          </w:p>
          <w:p w14:paraId="7828AEAB" w14:textId="297E588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bookmarkStart w:id="50" w:name="c9b"/>
            <w:bookmarkEnd w:id="49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1155" w:dyaOrig="390" w14:anchorId="405F31BB">
                <v:shape id="_x0000_i1102" type="#_x0000_t75" style="width:57.75pt;height:19.5pt" o:ole="">
                  <v:imagedata r:id="rId164" o:title=""/>
                </v:shape>
                <o:OLEObject Type="Embed" ProgID="Equation.DSMT4" ShapeID="_x0000_i1102" DrawAspect="Content" ObjectID="_1687473870" r:id="rId165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và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1200" w:dyaOrig="390" w14:anchorId="1F03A462">
                <v:shape id="_x0000_i1103" type="#_x0000_t75" style="width:60pt;height:19.5pt" o:ole="">
                  <v:imagedata r:id="rId166" o:title=""/>
                </v:shape>
                <o:OLEObject Type="Embed" ProgID="Equation.DSMT4" ShapeID="_x0000_i1103" DrawAspect="Content" ObjectID="_1687473871" r:id="rId167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.</w:t>
            </w:r>
          </w:p>
          <w:p w14:paraId="4BC1BD72" w14:textId="5BB982EE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</w:pPr>
            <w:bookmarkStart w:id="51" w:name="c9c"/>
            <w:bookmarkEnd w:id="50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1140" w:dyaOrig="390" w14:anchorId="69C60815">
                <v:shape id="_x0000_i1104" type="#_x0000_t75" style="width:57pt;height:19.5pt" o:ole="">
                  <v:imagedata r:id="rId168" o:title=""/>
                </v:shape>
                <o:OLEObject Type="Embed" ProgID="Equation.DSMT4" ShapeID="_x0000_i1104" DrawAspect="Content" ObjectID="_1687473872" r:id="rId169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và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eastAsia="vi-VN"/>
              </w:rPr>
              <w:object w:dxaOrig="1005" w:dyaOrig="390" w14:anchorId="6D310E94">
                <v:shape id="_x0000_i1105" type="#_x0000_t75" style="width:50.25pt;height:19.5pt" o:ole="">
                  <v:imagedata r:id="rId170" o:title=""/>
                </v:shape>
                <o:OLEObject Type="Embed" ProgID="Equation.DSMT4" ShapeID="_x0000_i1105" DrawAspect="Content" ObjectID="_1687473873" r:id="rId171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.</w:t>
            </w:r>
          </w:p>
          <w:p w14:paraId="628DAAD5" w14:textId="1A9910C3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bookmarkStart w:id="52" w:name="c9d"/>
            <w:bookmarkEnd w:id="51"/>
            <w:r w:rsidRPr="003A6509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4"/>
                <w:sz w:val="24"/>
                <w:szCs w:val="24"/>
                <w:lang w:eastAsia="vi-VN"/>
              </w:rPr>
              <w:object w:dxaOrig="255" w:dyaOrig="255" w14:anchorId="0E0934C3">
                <v:shape id="_x0000_i1106" type="#_x0000_t75" style="width:12.75pt;height:12.75pt" o:ole="">
                  <v:imagedata r:id="rId172" o:title=""/>
                </v:shape>
                <o:OLEObject Type="Embed" ProgID="Equation.DSMT4" ShapeID="_x0000_i1106" DrawAspect="Content" ObjectID="_1687473874" r:id="rId173"/>
              </w:object>
            </w:r>
            <w:r w:rsidRPr="003A6509">
              <w:rPr>
                <w:rFonts w:ascii="Chu Van An" w:hAnsi="Chu Van An" w:cs="Chu Van An"/>
                <w:color w:val="0000FF"/>
                <w:position w:val="-6"/>
                <w:sz w:val="24"/>
                <w:szCs w:val="24"/>
                <w:lang w:eastAsia="vi-VN"/>
              </w:rPr>
              <w:t xml:space="preserve"> </w: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và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eastAsia="vi-VN"/>
              </w:rPr>
              <w:object w:dxaOrig="255" w:dyaOrig="285" w14:anchorId="1239CD06">
                <v:shape id="_x0000_i1107" type="#_x0000_t75" style="width:12.75pt;height:14.25pt" o:ole="">
                  <v:imagedata r:id="rId174" o:title=""/>
                </v:shape>
                <o:OLEObject Type="Embed" ProgID="Equation.DSMT4" ShapeID="_x0000_i1107" DrawAspect="Content" ObjectID="_1687473875" r:id="rId175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52"/>
          <w:p w14:paraId="6FDFA736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21EA9CA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78DCFB71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AA34639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53" w:name="c10q"/>
            <w:bookmarkEnd w:id="53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10: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Một chiếc máy có hai động cơ I và II hoạt động độc lập với nhau. Gọi A là biến cố “Động cơ I chạy tốt” và B là biến cố “Động cơ II chạy tốt”. Hợp của hai biến cố A và B là biến cố</w:t>
            </w:r>
          </w:p>
          <w:p w14:paraId="24C9BFBE" w14:textId="54D4FC1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4" w:name="c10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Cả hai động cơ I và II chạy tốt.</w:t>
            </w:r>
          </w:p>
          <w:p w14:paraId="6ACD96FD" w14:textId="5D2047C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5" w:name="c10b"/>
            <w:bookmarkEnd w:id="54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Cả hai động cơ I và II chạy không tốt.</w:t>
            </w:r>
          </w:p>
          <w:p w14:paraId="6C26663D" w14:textId="299AA2FF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6" w:name="c10c"/>
            <w:bookmarkEnd w:id="55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Có ít nhất một động cơ chạy tốt.</w:t>
            </w:r>
          </w:p>
          <w:p w14:paraId="182D1598" w14:textId="090256F1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7" w:name="c10d"/>
            <w:bookmarkEnd w:id="56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Có ít nhất một động cơ chạy không tốt.</w:t>
            </w:r>
          </w:p>
          <w:bookmarkEnd w:id="57"/>
          <w:p w14:paraId="14A21D32" w14:textId="77777777" w:rsidR="00A11913" w:rsidRPr="0044542F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2A46CAC0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4A01E378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0A71A22" w14:textId="77777777" w:rsidR="00A11913" w:rsidRPr="003A6509" w:rsidRDefault="00A11913" w:rsidP="003330D3">
            <w:pPr>
              <w:pStyle w:val="NoSpacing"/>
              <w:numPr>
                <w:ilvl w:val="0"/>
                <w:numId w:val="0"/>
              </w:num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  <w:lang w:val="vi-VN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bookmarkStart w:id="58" w:name="c11q"/>
            <w:bookmarkEnd w:id="58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>11: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Một hộp đựng 10 thẻ, đánh số từ 1 đến 10. Chọn ngẫu nhiên 3 thẻ. Gọi A là biến cố để tổng số của 3 thẻ được chọn không vượt quá 8. Số phần tử của biến cố A là:</w:t>
            </w:r>
          </w:p>
          <w:p w14:paraId="35A25C66" w14:textId="30F55349" w:rsidR="00A11913" w:rsidRPr="003A6509" w:rsidRDefault="00A11913" w:rsidP="003330D3">
            <w:pPr>
              <w:pStyle w:val="NoSpacing"/>
              <w:numPr>
                <w:ilvl w:val="0"/>
                <w:numId w:val="0"/>
              </w:num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59" w:name="c11a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 w:val="24"/>
                <w:szCs w:val="24"/>
                <w:lang w:val="vi-VN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position w:val="-4"/>
                <w:sz w:val="24"/>
                <w:szCs w:val="24"/>
              </w:rPr>
              <w:object w:dxaOrig="210" w:dyaOrig="255" w14:anchorId="4E7B0ACA">
                <v:shape id="_x0000_i1108" type="#_x0000_t75" style="width:10.5pt;height:12.75pt" o:ole="">
                  <v:imagedata r:id="rId176" o:title=""/>
                </v:shape>
                <o:OLEObject Type="Embed" ProgID="Equation.DSMT4" ShapeID="_x0000_i1108" DrawAspect="Content" ObjectID="_1687473876" r:id="rId177"/>
              </w:object>
            </w:r>
            <w:r w:rsidRPr="003A6509">
              <w:rPr>
                <w:rFonts w:ascii="Chu Van An" w:hAnsi="Chu Van An" w:cs="Chu Van An"/>
                <w:color w:val="0000FF"/>
                <w:sz w:val="24"/>
                <w:szCs w:val="24"/>
              </w:rPr>
              <w:t>.</w:t>
            </w:r>
            <w:bookmarkStart w:id="60" w:name="c11b"/>
            <w:bookmarkEnd w:id="59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180" w:dyaOrig="285" w14:anchorId="6159B648">
                <v:shape id="_x0000_i1109" type="#_x0000_t75" style="width:9pt;height:14.25pt" o:ole="">
                  <v:imagedata r:id="rId178" o:title=""/>
                </v:shape>
                <o:OLEObject Type="Embed" ProgID="Equation.DSMT4" ShapeID="_x0000_i1109" DrawAspect="Content" ObjectID="_1687473877" r:id="rId179"/>
              </w:object>
            </w:r>
            <w:r w:rsidRPr="003A6509">
              <w:rPr>
                <w:rFonts w:ascii="Chu Van An" w:hAnsi="Chu Van An" w:cs="Chu Van An"/>
                <w:color w:val="0000FF"/>
                <w:sz w:val="24"/>
                <w:szCs w:val="24"/>
              </w:rPr>
              <w:t>.</w:t>
            </w:r>
            <w:bookmarkStart w:id="61" w:name="c11c"/>
            <w:bookmarkEnd w:id="60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b/>
                <w:color w:val="0000FF"/>
                <w:position w:val="-4"/>
                <w:sz w:val="24"/>
                <w:szCs w:val="24"/>
              </w:rPr>
              <w:object w:dxaOrig="210" w:dyaOrig="255" w14:anchorId="49B2CC43">
                <v:shape id="_x0000_i1110" type="#_x0000_t75" style="width:10.5pt;height:12.75pt" o:ole="">
                  <v:imagedata r:id="rId180" o:title=""/>
                </v:shape>
                <o:OLEObject Type="Embed" ProgID="Equation.DSMT4" ShapeID="_x0000_i1110" DrawAspect="Content" ObjectID="_1687473878" r:id="rId181"/>
              </w:object>
            </w:r>
            <w:r w:rsidRPr="003A6509">
              <w:rPr>
                <w:rFonts w:ascii="Chu Van An" w:hAnsi="Chu Van An" w:cs="Chu Van An"/>
                <w:color w:val="0000FF"/>
                <w:sz w:val="24"/>
                <w:szCs w:val="24"/>
              </w:rPr>
              <w:t>.</w:t>
            </w:r>
            <w:bookmarkStart w:id="62" w:name="c11d"/>
            <w:bookmarkEnd w:id="61"/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</w:rPr>
              <w:object w:dxaOrig="180" w:dyaOrig="285" w14:anchorId="6B52F397">
                <v:shape id="_x0000_i1111" type="#_x0000_t75" style="width:9pt;height:14.25pt" o:ole="">
                  <v:imagedata r:id="rId182" o:title=""/>
                </v:shape>
                <o:OLEObject Type="Embed" ProgID="Equation.DSMT4" ShapeID="_x0000_i1111" DrawAspect="Content" ObjectID="_1687473879" r:id="rId183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62"/>
          <w:p w14:paraId="30BF8AEC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F415FB8" w14:textId="77777777" w:rsidR="00A11913" w:rsidRPr="0044542F" w:rsidRDefault="00A11913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0C00C445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5805353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63" w:name="c12q"/>
            <w:bookmarkEnd w:id="63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12:</w: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Gieo ngẫu nhiên một đồng tiền cân đối và đồng chất </w:t>
            </w:r>
            <w:r w:rsidRPr="003A6509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80" w:dyaOrig="285" w14:anchorId="6857CC1B">
                <v:shape id="_x0000_i1112" type="#_x0000_t75" style="width:9pt;height:14.25pt" o:ole="">
                  <v:imagedata r:id="rId184" o:title=""/>
                </v:shape>
                <o:OLEObject Type="Embed" ProgID="Equation.DSMT4" ShapeID="_x0000_i1112" DrawAspect="Content" ObjectID="_1687473880" r:id="rId185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lần. </w:t>
            </w:r>
            <w:r w:rsidRPr="003A6509">
              <w:rPr>
                <w:rFonts w:ascii="Chu Van An" w:hAnsi="Chu Van An" w:cs="Chu Van An"/>
                <w:sz w:val="24"/>
                <w:szCs w:val="24"/>
              </w:rPr>
              <w:t>Tính số phần tử không gian mẫu.</w:t>
            </w:r>
          </w:p>
          <w:p w14:paraId="67098419" w14:textId="74F0FB7D" w:rsidR="00A11913" w:rsidRPr="003A6509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64" w:name="c12a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285" w14:anchorId="0B3E2983">
                <v:shape id="_x0000_i1113" type="#_x0000_t75" style="width:15.75pt;height:14.25pt" o:ole="">
                  <v:imagedata r:id="rId186" o:title=""/>
                </v:shape>
                <o:OLEObject Type="Embed" ProgID="Equation.DSMT4" ShapeID="_x0000_i1113" DrawAspect="Content" ObjectID="_1687473881" r:id="rId187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65" w:name="c12b"/>
            <w:bookmarkEnd w:id="64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285" w14:anchorId="6ACB4A2C">
                <v:shape id="_x0000_i1114" type="#_x0000_t75" style="width:14.25pt;height:14.25pt" o:ole="">
                  <v:imagedata r:id="rId188" o:title=""/>
                </v:shape>
                <o:OLEObject Type="Embed" ProgID="Equation.DSMT4" ShapeID="_x0000_i1114" DrawAspect="Content" ObjectID="_1687473882" r:id="rId189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66" w:name="c12c"/>
            <w:bookmarkEnd w:id="65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00" w:dyaOrig="285" w14:anchorId="13E9740C">
                <v:shape id="_x0000_i1115" type="#_x0000_t75" style="width:15pt;height:14.25pt" o:ole="">
                  <v:imagedata r:id="rId190" o:title=""/>
                </v:shape>
                <o:OLEObject Type="Embed" ProgID="Equation.DSMT4" ShapeID="_x0000_i1115" DrawAspect="Content" ObjectID="_1687473883" r:id="rId191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67" w:name="c12d"/>
            <w:bookmarkEnd w:id="66"/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85" w:dyaOrig="285" w14:anchorId="7E159FC9">
                <v:shape id="_x0000_i1116" type="#_x0000_t75" style="width:14.25pt;height:14.25pt" o:ole="">
                  <v:imagedata r:id="rId192" o:title=""/>
                </v:shape>
                <o:OLEObject Type="Embed" ProgID="Equation.DSMT4" ShapeID="_x0000_i1116" DrawAspect="Content" ObjectID="_1687473884" r:id="rId193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bookmarkEnd w:id="67"/>
          <w:p w14:paraId="731D90F7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6"/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04F446C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457AED81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4764729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 xml:space="preserve">Câu </w:t>
            </w:r>
            <w:bookmarkStart w:id="68" w:name="c13q"/>
            <w:bookmarkEnd w:id="68"/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13:</w:t>
            </w:r>
            <w:r w:rsidRPr="003A6509">
              <w:rPr>
                <w:rFonts w:ascii="Chu Van An" w:hAnsi="Chu Van An" w:cs="Chu Van An"/>
                <w:szCs w:val="24"/>
              </w:rPr>
              <w:t>Gieo 3 đồng tiền là một phép thử ngẫu nhiên có không gian mẫu là:</w:t>
            </w:r>
          </w:p>
          <w:p w14:paraId="1894BD4C" w14:textId="7ADE7E98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69" w:name="c13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1785" w:dyaOrig="420" w14:anchorId="1E9FE166">
                <v:shape id="_x0000_i1117" type="#_x0000_t75" style="width:89.25pt;height:21pt" o:ole="">
                  <v:imagedata r:id="rId194" o:title=""/>
                </v:shape>
                <o:OLEObject Type="Embed" ProgID="Equation.DSMT4" ShapeID="_x0000_i1117" DrawAspect="Content" ObjectID="_1687473885" r:id="rId195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1D2ED870" w14:textId="3B311370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70" w:name="c13b"/>
            <w:bookmarkEnd w:id="69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690" w:dyaOrig="420" w14:anchorId="7696D7CC">
                <v:shape id="_x0000_i1118" type="#_x0000_t75" style="width:184.5pt;height:21pt" o:ole="">
                  <v:imagedata r:id="rId196" o:title=""/>
                </v:shape>
                <o:OLEObject Type="Embed" ProgID="Equation.DSMT4" ShapeID="_x0000_i1118" DrawAspect="Content" ObjectID="_1687473886" r:id="rId197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293213A3" w14:textId="3682E668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71" w:name="c13c"/>
            <w:bookmarkEnd w:id="70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4485" w:dyaOrig="420" w14:anchorId="13E1B3D5">
                <v:shape id="_x0000_i1119" type="#_x0000_t75" style="width:224.25pt;height:21pt" o:ole="">
                  <v:imagedata r:id="rId198" o:title=""/>
                </v:shape>
                <o:OLEObject Type="Embed" ProgID="Equation.DSMT4" ShapeID="_x0000_i1119" DrawAspect="Content" ObjectID="_1687473887" r:id="rId199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01280A9E" w14:textId="2B86D40F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72" w:name="c13d"/>
            <w:bookmarkEnd w:id="71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lastRenderedPageBreak/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975" w:dyaOrig="390" w14:anchorId="54BCBCA2">
                <v:shape id="_x0000_i1120" type="#_x0000_t75" style="width:198.75pt;height:19.5pt" o:ole="">
                  <v:imagedata r:id="rId200" o:title=""/>
                </v:shape>
                <o:OLEObject Type="Embed" ProgID="Equation.DSMT4" ShapeID="_x0000_i1120" DrawAspect="Content" ObjectID="_1687473888" r:id="rId201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72"/>
          <w:p w14:paraId="782BFDED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7"/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AB96595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>Lời giải</w:t>
            </w:r>
          </w:p>
        </w:tc>
      </w:tr>
      <w:tr w:rsidR="00A11913" w:rsidRPr="0044542F" w14:paraId="4DE93473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7F648AE" w14:textId="3473F1DF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 xml:space="preserve">Câu </w:t>
            </w:r>
            <w:bookmarkStart w:id="73" w:name="c14q"/>
            <w:bookmarkEnd w:id="73"/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14:</w:t>
            </w:r>
            <w:r w:rsidRPr="003A6509">
              <w:rPr>
                <w:rFonts w:ascii="Chu Van An" w:hAnsi="Chu Van An" w:cs="Chu Van An"/>
                <w:szCs w:val="24"/>
              </w:rPr>
              <w:t>Gieo một đồng tiền và một con súc sắ</w:t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szCs w:val="24"/>
              </w:rPr>
              <w:t xml:space="preserve"> Số phần tử của không gian mẫu là:</w:t>
            </w:r>
          </w:p>
          <w:p w14:paraId="5E4EF461" w14:textId="0E462D1B" w:rsidR="00A11913" w:rsidRPr="003A6509" w:rsidRDefault="00A11913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74" w:name="c14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315" w:dyaOrig="240" w14:anchorId="679D6CEA">
                <v:shape id="_x0000_i1121" type="#_x0000_t75" style="width:15.75pt;height:12pt" o:ole="">
                  <v:imagedata r:id="rId202" o:title=""/>
                </v:shape>
                <o:OLEObject Type="Embed" ProgID="Equation.DSMT4" ShapeID="_x0000_i1121" DrawAspect="Content" ObjectID="_1687473889" r:id="rId203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75" w:name="c14b"/>
            <w:bookmarkEnd w:id="74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285" w:dyaOrig="240" w14:anchorId="1D683396">
                <v:shape id="_x0000_i1122" type="#_x0000_t75" style="width:14.25pt;height:12pt" o:ole="">
                  <v:imagedata r:id="rId204" o:title=""/>
                </v:shape>
                <o:OLEObject Type="Embed" ProgID="Equation.DSMT4" ShapeID="_x0000_i1122" DrawAspect="Content" ObjectID="_1687473890" r:id="rId205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76" w:name="c14c"/>
            <w:bookmarkEnd w:id="75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210" w:dyaOrig="285" w14:anchorId="418FCE85">
                <v:shape id="_x0000_i1123" type="#_x0000_t75" style="width:10.5pt;height:14.25pt" o:ole="">
                  <v:imagedata r:id="rId206" o:title=""/>
                </v:shape>
                <o:OLEObject Type="Embed" ProgID="Equation.DSMT4" ShapeID="_x0000_i1123" DrawAspect="Content" ObjectID="_1687473891" r:id="rId207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bookmarkStart w:id="77" w:name="c14d"/>
            <w:bookmarkEnd w:id="76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195" w:dyaOrig="285" w14:anchorId="44F293AA">
                <v:shape id="_x0000_i1124" type="#_x0000_t75" style="width:9.75pt;height:14.25pt" o:ole="">
                  <v:imagedata r:id="rId208" o:title=""/>
                </v:shape>
                <o:OLEObject Type="Embed" ProgID="Equation.DSMT4" ShapeID="_x0000_i1124" DrawAspect="Content" ObjectID="_1687473892" r:id="rId209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77"/>
          <w:p w14:paraId="16021DC9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8"/>
        <w:bookmarkEnd w:id="9"/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A3D54C0" w14:textId="77777777" w:rsidR="00A11913" w:rsidRPr="0044542F" w:rsidRDefault="00A11913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35D686E7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68DEC6F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 xml:space="preserve">Câu </w:t>
            </w:r>
            <w:bookmarkStart w:id="78" w:name="c15q"/>
            <w:bookmarkEnd w:id="78"/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15:</w:t>
            </w:r>
            <w:r w:rsidRPr="003A6509">
              <w:rPr>
                <w:rFonts w:ascii="Chu Van An" w:hAnsi="Chu Van An" w:cs="Chu Van An"/>
                <w:szCs w:val="24"/>
              </w:rPr>
              <w:t>Gieo con súc sắc hai lần. Biến cố A là biến cố để sau hai lần gieo có ít nhất một mặt 6 chấm:</w:t>
            </w:r>
          </w:p>
          <w:p w14:paraId="0DB40AD6" w14:textId="1566404D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79" w:name="c15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600" w:dyaOrig="420" w14:anchorId="2917C84F">
                <v:shape id="_x0000_i1125" type="#_x0000_t75" style="width:180pt;height:21pt" o:ole="">
                  <v:imagedata r:id="rId210" o:title=""/>
                </v:shape>
                <o:OLEObject Type="Embed" ProgID="Equation.DSMT4" ShapeID="_x0000_i1125" DrawAspect="Content" ObjectID="_1687473893" r:id="rId211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4F10632C" w14:textId="324FD507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80" w:name="c15b"/>
            <w:bookmarkEnd w:id="79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4200" w:dyaOrig="420" w14:anchorId="106C5997">
                <v:shape id="_x0000_i1126" type="#_x0000_t75" style="width:210pt;height:21pt" o:ole="">
                  <v:imagedata r:id="rId212" o:title=""/>
                </v:shape>
                <o:OLEObject Type="Embed" ProgID="Equation.DSMT4" ShapeID="_x0000_i1126" DrawAspect="Content" ObjectID="_1687473894" r:id="rId213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42B96800" w14:textId="43EEE8EA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81" w:name="c15c"/>
            <w:bookmarkEnd w:id="80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7215" w:dyaOrig="420" w14:anchorId="27B5B5FF">
                <v:shape id="_x0000_i1127" type="#_x0000_t75" style="width:360.75pt;height:21pt" o:ole="">
                  <v:imagedata r:id="rId214" o:title=""/>
                </v:shape>
                <o:OLEObject Type="Embed" ProgID="Equation.DSMT4" ShapeID="_x0000_i1127" DrawAspect="Content" ObjectID="_1687473895" r:id="rId215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5DD799BF" w14:textId="031BC2BB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82" w:name="c15d"/>
            <w:bookmarkEnd w:id="81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600" w:dyaOrig="420" w14:anchorId="0113BDB3">
                <v:shape id="_x0000_i1128" type="#_x0000_t75" style="width:180pt;height:21pt" o:ole="">
                  <v:imagedata r:id="rId216" o:title=""/>
                </v:shape>
                <o:OLEObject Type="Embed" ProgID="Equation.DSMT4" ShapeID="_x0000_i1128" DrawAspect="Content" ObjectID="_1687473896" r:id="rId217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82"/>
          <w:p w14:paraId="333214BF" w14:textId="77777777" w:rsidR="00A11913" w:rsidRPr="0044542F" w:rsidRDefault="00A11913" w:rsidP="003330D3">
            <w:pPr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</w:p>
        </w:tc>
        <w:bookmarkEnd w:id="10"/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2352AD7E" w14:textId="77777777" w:rsidR="00A11913" w:rsidRPr="0044542F" w:rsidRDefault="00A11913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0D749451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2021461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szCs w:val="24"/>
              </w:rPr>
            </w:pPr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 xml:space="preserve">Câu </w:t>
            </w:r>
            <w:bookmarkStart w:id="83" w:name="c16q"/>
            <w:bookmarkEnd w:id="83"/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16:</w:t>
            </w:r>
            <w:r w:rsidRPr="003A6509">
              <w:rPr>
                <w:rFonts w:ascii="Chu Van An" w:hAnsi="Chu Van An" w:cs="Chu Van An"/>
                <w:szCs w:val="24"/>
              </w:rPr>
              <w:t xml:space="preserve">Gieo một đồng tiền cân đối và đồng chất liên tiếp ba lần. Gọi </w:t>
            </w:r>
            <w:r w:rsidRPr="003A6509">
              <w:rPr>
                <w:rFonts w:ascii="Twentieth Century" w:eastAsia="Arial" w:hAnsi="Twentieth Century" w:cs="Twentieth Century"/>
                <w:position w:val="-4"/>
                <w:szCs w:val="22"/>
              </w:rPr>
              <w:object w:dxaOrig="240" w:dyaOrig="255" w14:anchorId="6D612922">
                <v:shape id="_x0000_i1129" type="#_x0000_t75" style="width:12pt;height:12.75pt" o:ole="">
                  <v:imagedata r:id="rId218" o:title=""/>
                </v:shape>
                <o:OLEObject Type="Embed" ProgID="Equation.DSMT4" ShapeID="_x0000_i1129" DrawAspect="Content" ObjectID="_1687473897" r:id="rId219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là biến cố “Có ít nhất hai mặt sấp xuất hiện liên tiếp” và </w:t>
            </w:r>
            <w:r w:rsidRPr="003A6509">
              <w:rPr>
                <w:rFonts w:ascii="Twentieth Century" w:eastAsia="Arial" w:hAnsi="Twentieth Century" w:cs="Twentieth Century"/>
                <w:position w:val="-4"/>
                <w:szCs w:val="22"/>
              </w:rPr>
              <w:object w:dxaOrig="240" w:dyaOrig="255" w14:anchorId="4373E487">
                <v:shape id="_x0000_i1130" type="#_x0000_t75" style="width:12pt;height:12.75pt" o:ole="">
                  <v:imagedata r:id="rId220" o:title=""/>
                </v:shape>
                <o:OLEObject Type="Embed" ProgID="Equation.DSMT4" ShapeID="_x0000_i1130" DrawAspect="Content" ObjectID="_1687473898" r:id="rId221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là biến cố “Kết qủa ba lần gieo như nhau”. Xác định biến cố </w:t>
            </w:r>
            <w:r w:rsidRPr="003A6509">
              <w:rPr>
                <w:rFonts w:ascii="Twentieth Century" w:eastAsia="Arial" w:hAnsi="Twentieth Century" w:cs="Twentieth Century"/>
                <w:position w:val="-4"/>
                <w:szCs w:val="22"/>
              </w:rPr>
              <w:object w:dxaOrig="660" w:dyaOrig="255" w14:anchorId="5012F911">
                <v:shape id="_x0000_i1131" type="#_x0000_t75" style="width:33pt;height:12.75pt" o:ole="">
                  <v:imagedata r:id="rId222" o:title=""/>
                </v:shape>
                <o:OLEObject Type="Embed" ProgID="Equation.DSMT4" ShapeID="_x0000_i1131" DrawAspect="Content" ObjectID="_1687473899" r:id="rId223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24D47327" w14:textId="176B4BFA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84" w:name="c16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615" w:dyaOrig="405" w14:anchorId="02E9DBD8">
                <v:shape id="_x0000_i1132" type="#_x0000_t75" style="width:180.75pt;height:20.25pt" o:ole="">
                  <v:imagedata r:id="rId224" o:title=""/>
                </v:shape>
                <o:OLEObject Type="Embed" ProgID="Equation.DSMT4" ShapeID="_x0000_i1132" DrawAspect="Content" ObjectID="_1687473900" r:id="rId225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05527591" w14:textId="570B1C83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85" w:name="c16b"/>
            <w:bookmarkEnd w:id="84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2085" w:dyaOrig="405" w14:anchorId="60A398B3">
                <v:shape id="_x0000_i1133" type="#_x0000_t75" style="width:104.25pt;height:20.25pt" o:ole="">
                  <v:imagedata r:id="rId226" o:title=""/>
                </v:shape>
                <o:OLEObject Type="Embed" ProgID="Equation.DSMT4" ShapeID="_x0000_i1133" DrawAspect="Content" ObjectID="_1687473901" r:id="rId227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4774F05A" w14:textId="68196168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86" w:name="c16c"/>
            <w:bookmarkEnd w:id="85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14"/>
                <w:szCs w:val="24"/>
              </w:rPr>
              <w:object w:dxaOrig="3120" w:dyaOrig="405" w14:anchorId="7F2603D0">
                <v:shape id="_x0000_i1134" type="#_x0000_t75" style="width:156pt;height:20.25pt" o:ole="">
                  <v:imagedata r:id="rId228" o:title=""/>
                </v:shape>
                <o:OLEObject Type="Embed" ProgID="Equation.DSMT4" ShapeID="_x0000_i1134" DrawAspect="Content" ObjectID="_1687473902" r:id="rId229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6C357AC5" w14:textId="31D60FA6" w:rsidR="00A11913" w:rsidRPr="003A6509" w:rsidRDefault="00A11913" w:rsidP="003330D3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szCs w:val="24"/>
              </w:rPr>
            </w:pPr>
            <w:bookmarkStart w:id="87" w:name="c16d"/>
            <w:bookmarkEnd w:id="86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1095" w:dyaOrig="255" w14:anchorId="706D2BE9">
                <v:shape id="_x0000_i1135" type="#_x0000_t75" style="width:54.75pt;height:12.75pt" o:ole="">
                  <v:imagedata r:id="rId230" o:title=""/>
                </v:shape>
                <o:OLEObject Type="Embed" ProgID="Equation.DSMT4" ShapeID="_x0000_i1135" DrawAspect="Content" ObjectID="_1687473903" r:id="rId231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87"/>
          <w:p w14:paraId="5AB3BBBF" w14:textId="77777777" w:rsidR="00A11913" w:rsidRPr="002D0D16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</w:tcPr>
          <w:p w14:paraId="3C3662AE" w14:textId="77777777" w:rsidR="00A11913" w:rsidRPr="0044542F" w:rsidRDefault="00A11913" w:rsidP="003330D3">
            <w:pPr>
              <w:ind w:left="-79" w:firstLine="22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0BF4CA7C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C6A9881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Cs w:val="24"/>
              </w:rPr>
            </w:pPr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 xml:space="preserve">Câu </w:t>
            </w:r>
            <w:bookmarkStart w:id="88" w:name="c17q"/>
            <w:bookmarkEnd w:id="88"/>
            <w:r w:rsidRPr="003A6509">
              <w:rPr>
                <w:rFonts w:ascii="Chu Van An" w:eastAsiaTheme="minorEastAsia" w:hAnsi="Chu Van An" w:cs="Chu Van An"/>
                <w:b/>
                <w:color w:val="0000FF"/>
                <w:szCs w:val="24"/>
              </w:rPr>
              <w:t>17:</w: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 xml:space="preserve">Một bình đựng </w:t>
            </w:r>
            <w:r w:rsidRPr="003A6509">
              <w:rPr>
                <w:rFonts w:ascii="Twentieth Century" w:eastAsia="Arial" w:hAnsi="Twentieth Century" w:cs="Twentieth Century"/>
                <w:position w:val="-6"/>
                <w:szCs w:val="22"/>
                <w:lang w:val="fr-FR"/>
              </w:rPr>
              <w:object w:dxaOrig="180" w:dyaOrig="285" w14:anchorId="273A7279">
                <v:shape id="_x0000_i1136" type="#_x0000_t75" style="width:9pt;height:14.25pt" o:ole="">
                  <v:imagedata r:id="rId232" o:title=""/>
                </v:shape>
                <o:OLEObject Type="Embed" ProgID="Equation.DSMT4" ShapeID="_x0000_i1136" DrawAspect="Content" ObjectID="_1687473904" r:id="rId233"/>
              </w:objec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 xml:space="preserve"> bi xanh, </w:t>
            </w:r>
            <w:r w:rsidRPr="003A6509">
              <w:rPr>
                <w:rFonts w:ascii="Twentieth Century" w:eastAsia="Arial" w:hAnsi="Twentieth Century" w:cs="Twentieth Century"/>
                <w:position w:val="-6"/>
                <w:szCs w:val="22"/>
                <w:lang w:val="fr-FR"/>
              </w:rPr>
              <w:object w:dxaOrig="195" w:dyaOrig="285" w14:anchorId="084643EF">
                <v:shape id="_x0000_i1137" type="#_x0000_t75" style="width:9.75pt;height:14.25pt" o:ole="">
                  <v:imagedata r:id="rId234" o:title=""/>
                </v:shape>
                <o:OLEObject Type="Embed" ProgID="Equation.DSMT4" ShapeID="_x0000_i1137" DrawAspect="Content" ObjectID="_1687473905" r:id="rId235"/>
              </w:objec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 xml:space="preserve"> bi đỏ. Lấy ngẫu nhiên ra hai viên bi trong bình. Không gian mẫu có bao nhiêu phần tử?</w:t>
            </w:r>
          </w:p>
          <w:p w14:paraId="306965BB" w14:textId="6874450E" w:rsidR="00A11913" w:rsidRPr="003A6509" w:rsidRDefault="00A11913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</w:pPr>
            <w:bookmarkStart w:id="89" w:name="c17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Ⓐ.</w:t>
            </w:r>
            <w:r w:rsidRPr="003A6509">
              <w:rPr>
                <w:rFonts w:ascii="Chu Van An" w:hAnsi="Chu Van An" w:cs="Chu Van An"/>
                <w:b/>
                <w:color w:val="800080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</w:t>
            </w:r>
            <w:r w:rsidRPr="003A6509">
              <w:rPr>
                <w:rFonts w:ascii="Chu Van An" w:eastAsia="Arial" w:hAnsi="Chu Van An" w:cs="Chu Van An"/>
                <w:position w:val="-4"/>
                <w:szCs w:val="24"/>
              </w:rPr>
              <w:object w:dxaOrig="255" w:dyaOrig="255" w14:anchorId="0AA8CF3D">
                <v:shape id="_x0000_i1138" type="#_x0000_t75" style="width:12.75pt;height:12.75pt" o:ole="">
                  <v:imagedata r:id="rId236" o:title=""/>
                </v:shape>
                <o:OLEObject Type="Embed" ProgID="Equation.DSMT4" ShapeID="_x0000_i1138" DrawAspect="Content" ObjectID="_1687473906" r:id="rId237"/>
              </w:objec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90" w:name="c17b"/>
            <w:bookmarkEnd w:id="89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300" w:dyaOrig="285" w14:anchorId="09231F78">
                <v:shape id="_x0000_i1139" type="#_x0000_t75" style="width:15pt;height:14.25pt" o:ole="">
                  <v:imagedata r:id="rId238" o:title=""/>
                </v:shape>
                <o:OLEObject Type="Embed" ProgID="Equation.DSMT4" ShapeID="_x0000_i1139" DrawAspect="Content" ObjectID="_1687473907" r:id="rId239"/>
              </w:objec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91" w:name="c17c"/>
            <w:bookmarkEnd w:id="90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  <w:lang w:val="fr-FR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12"/>
                <w:szCs w:val="24"/>
              </w:rPr>
              <w:object w:dxaOrig="345" w:dyaOrig="375" w14:anchorId="237AFCF0">
                <v:shape id="_x0000_i1140" type="#_x0000_t75" style="width:17.25pt;height:18.75pt" o:ole="">
                  <v:imagedata r:id="rId240" o:title=""/>
                </v:shape>
                <o:OLEObject Type="Embed" ProgID="Equation.DSMT4" ShapeID="_x0000_i1140" DrawAspect="Content" ObjectID="_1687473908" r:id="rId241"/>
              </w:object>
            </w:r>
            <w:r w:rsidRPr="003A6509">
              <w:rPr>
                <w:rFonts w:ascii="Chu Van An" w:hAnsi="Chu Van An" w:cs="Chu Van An"/>
                <w:szCs w:val="24"/>
                <w:lang w:val="fr-FR"/>
              </w:rPr>
              <w:t>.</w:t>
            </w:r>
            <w:bookmarkStart w:id="92" w:name="c17d"/>
            <w:bookmarkEnd w:id="91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fr-FR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position w:val="-6"/>
                <w:szCs w:val="24"/>
              </w:rPr>
              <w:object w:dxaOrig="300" w:dyaOrig="285" w14:anchorId="40463B75">
                <v:shape id="_x0000_i1141" type="#_x0000_t75" style="width:15pt;height:14.25pt" o:ole="">
                  <v:imagedata r:id="rId242" o:title=""/>
                </v:shape>
                <o:OLEObject Type="Embed" ProgID="Equation.DSMT4" ShapeID="_x0000_i1141" DrawAspect="Content" ObjectID="_1687473909" r:id="rId243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bookmarkEnd w:id="92"/>
          <w:p w14:paraId="56707ABE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11"/>
        <w:bookmarkEnd w:id="12"/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421B3A0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vi-VN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1922F864" w14:textId="77777777" w:rsidTr="00A11913">
        <w:tc>
          <w:tcPr>
            <w:tcW w:w="7431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908A3DB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</w:pP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t xml:space="preserve">Câu </w:t>
            </w:r>
            <w:bookmarkStart w:id="93" w:name="c18q"/>
            <w:bookmarkEnd w:id="93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  <w:lang w:val="nl-NL"/>
              </w:rPr>
              <w:t>18:</w: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Gieo một đồng tiền xu liên tiếp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80" w:dyaOrig="285" w14:anchorId="6163E127">
                <v:shape id="_x0000_i1142" type="#_x0000_t75" style="width:9pt;height:14.25pt" o:ole="">
                  <v:imagedata r:id="rId244" o:title=""/>
                </v:shape>
                <o:OLEObject Type="Embed" ProgID="Equation.DSMT4" ShapeID="_x0000_i1142" DrawAspect="Content" ObjectID="_1687473910" r:id="rId245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 xml:space="preserve"> lần. Tính số phần tử của </w:t>
            </w:r>
            <w:r w:rsidRPr="003A6509">
              <w:rPr>
                <w:rFonts w:ascii="Chu Van An" w:hAnsi="Chu Van An" w:cs="Chu Van An"/>
                <w:szCs w:val="24"/>
              </w:rPr>
              <w:t xml:space="preserve">biến cố </w:t>
            </w:r>
            <w:r w:rsidRPr="003A6509">
              <w:rPr>
                <w:rFonts w:ascii="Twentieth Century" w:eastAsia="Arial" w:hAnsi="Twentieth Century" w:cs="Twentieth Century"/>
                <w:position w:val="-6"/>
                <w:szCs w:val="22"/>
              </w:rPr>
              <w:object w:dxaOrig="315" w:dyaOrig="285" w14:anchorId="4FC1735A">
                <v:shape id="_x0000_i1143" type="#_x0000_t75" style="width:15.75pt;height:14.25pt" o:ole="">
                  <v:imagedata r:id="rId128" o:title=""/>
                </v:shape>
                <o:OLEObject Type="Embed" ProgID="Equation.DSMT4" ShapeID="_x0000_i1143" DrawAspect="Content" ObjectID="_1687473911" r:id="rId246"/>
              </w:object>
            </w:r>
            <w:r w:rsidRPr="003A6509">
              <w:rPr>
                <w:rFonts w:ascii="Chu Van An" w:hAnsi="Chu Van An" w:cs="Chu Van An"/>
                <w:szCs w:val="24"/>
              </w:rPr>
              <w:t xml:space="preserve"> “ số lần mặt sấp xuất hiện nhiều hơn mặt ngửa”</w:t>
            </w:r>
          </w:p>
          <w:p w14:paraId="6B82D3DC" w14:textId="01558679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94" w:name="c18a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eastAsia="Times New Roman" w:hAnsi="Chu Van An" w:cs="Chu Van An"/>
                <w:b/>
                <w:color w:val="0000CC"/>
                <w:szCs w:val="24"/>
                <w:lang w:val="nl-NL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35" w:dyaOrig="390" w14:anchorId="4B7329E6">
                <v:shape id="_x0000_i1144" type="#_x0000_t75" style="width:51.75pt;height:19.5pt" o:ole="">
                  <v:imagedata r:id="rId247" o:title=""/>
                </v:shape>
                <o:OLEObject Type="Embed" ProgID="Equation.DSMT4" ShapeID="_x0000_i1144" DrawAspect="Content" ObjectID="_1687473912" r:id="rId248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  <w:bookmarkStart w:id="95" w:name="c18b"/>
            <w:bookmarkEnd w:id="94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20" w:dyaOrig="390" w14:anchorId="1C1B2D1B">
                <v:shape id="_x0000_i1145" type="#_x0000_t75" style="width:51pt;height:19.5pt" o:ole="">
                  <v:imagedata r:id="rId249" o:title=""/>
                </v:shape>
                <o:OLEObject Type="Embed" ProgID="Equation.DSMT4" ShapeID="_x0000_i1145" DrawAspect="Content" ObjectID="_1687473913" r:id="rId250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p w14:paraId="15068DD2" w14:textId="505DF72A" w:rsidR="00A11913" w:rsidRPr="003A6509" w:rsidRDefault="00A11913" w:rsidP="003330D3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Cs w:val="24"/>
              </w:rPr>
            </w:pPr>
            <w:bookmarkStart w:id="96" w:name="c18c"/>
            <w:bookmarkEnd w:id="95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Arial" w:hAnsi="Chu Van An" w:cs="Chu Van An"/>
                <w:b/>
                <w:color w:val="0000FF"/>
                <w:position w:val="-14"/>
                <w:szCs w:val="24"/>
              </w:rPr>
              <w:object w:dxaOrig="1050" w:dyaOrig="390" w14:anchorId="599E2266">
                <v:shape id="_x0000_i1146" type="#_x0000_t75" style="width:52.5pt;height:19.5pt" o:ole="">
                  <v:imagedata r:id="rId251" o:title=""/>
                </v:shape>
                <o:OLEObject Type="Embed" ProgID="Equation.DSMT4" ShapeID="_x0000_i1146" DrawAspect="Content" ObjectID="_1687473914" r:id="rId252"/>
              </w:objec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>.</w:t>
            </w:r>
            <w:bookmarkStart w:id="97" w:name="s2"/>
            <w:bookmarkStart w:id="98" w:name="c18d"/>
            <w:bookmarkEnd w:id="96"/>
            <w:bookmarkEnd w:id="97"/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NewRomanPSMT" w:hAnsi="Chu Van An" w:cs="Chu Van An"/>
                <w:position w:val="-14"/>
                <w:szCs w:val="24"/>
              </w:rPr>
              <w:object w:dxaOrig="1035" w:dyaOrig="390" w14:anchorId="229A88BC">
                <v:shape id="_x0000_i1147" type="#_x0000_t75" style="width:51.75pt;height:19.5pt" o:ole="">
                  <v:imagedata r:id="rId253" o:title=""/>
                </v:shape>
                <o:OLEObject Type="Embed" ProgID="Equation.DSMT4" ShapeID="_x0000_i1147" DrawAspect="Content" ObjectID="_1687473915" r:id="rId254"/>
              </w:object>
            </w:r>
            <w:r w:rsidRPr="003A6509">
              <w:rPr>
                <w:rFonts w:ascii="Chu Van An" w:eastAsia="TimesNewRomanPSMT" w:hAnsi="Chu Van An" w:cs="Chu Van An"/>
                <w:szCs w:val="24"/>
              </w:rPr>
              <w:t>.</w:t>
            </w:r>
          </w:p>
          <w:bookmarkEnd w:id="98"/>
          <w:p w14:paraId="377B5E2C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200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2D89042" w14:textId="77777777" w:rsidR="00A11913" w:rsidRPr="0044542F" w:rsidRDefault="00A11913" w:rsidP="003330D3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  <w:lang w:val="nl-NL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</w:tbl>
    <w:p w14:paraId="59743FA7" w14:textId="3C074946" w:rsidR="007A7E85" w:rsidRPr="002E637B" w:rsidRDefault="00A942B2" w:rsidP="004C4F30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3F50532B" wp14:editId="78453E0A">
                <wp:extent cx="6467475" cy="1285875"/>
                <wp:effectExtent l="0" t="0" r="28575" b="0"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285875"/>
                          <a:chOff x="2112263" y="2946562"/>
                          <a:chExt cx="6467475" cy="1355592"/>
                        </a:xfrm>
                      </wpg:grpSpPr>
                      <wpg:grpSp>
                        <wpg:cNvPr id="99" name="Group 99"/>
                        <wpg:cNvGrpSpPr/>
                        <wpg:grpSpPr>
                          <a:xfrm>
                            <a:off x="2112263" y="2946562"/>
                            <a:ext cx="6467475" cy="1355592"/>
                            <a:chOff x="-110490" y="0"/>
                            <a:chExt cx="6467475" cy="1355592"/>
                          </a:xfrm>
                        </wpg:grpSpPr>
                        <wps:wsp>
                          <wps:cNvPr id="100" name="Rectangle 100"/>
                          <wps:cNvSpPr/>
                          <wps:spPr>
                            <a:xfrm>
                              <a:off x="-110490" y="0"/>
                              <a:ext cx="6467475" cy="13555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1BDC3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1" name="Freeform: Shape 101"/>
                          <wps:cNvSpPr/>
                          <wps:spPr>
                            <a:xfrm>
                              <a:off x="-110490" y="253254"/>
                              <a:ext cx="6467475" cy="103262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7946">
                                  <a:srgbClr val="FDFFF8"/>
                                </a:gs>
                                <a:gs pos="60196">
                                  <a:srgbClr val="F5FFFD"/>
                                </a:gs>
                                <a:gs pos="72000">
                                  <a:srgbClr val="F5FFFD"/>
                                </a:gs>
                                <a:gs pos="76125">
                                  <a:srgbClr val="F3FFFE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F2FFFE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CA87A7C" w14:textId="77777777" w:rsidR="00E76256" w:rsidRDefault="00E76256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</w:p>
                              <w:p w14:paraId="166FDAAA" w14:textId="758ACF58" w:rsidR="00E76256" w:rsidRDefault="000C6825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t>_</w:t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Phương pháp: </w:t>
                                </w:r>
                              </w:p>
                              <w:p w14:paraId="7BF8C05C" w14:textId="064FADBA" w:rsidR="00E76256" w:rsidRDefault="000C6825" w:rsidP="000C6825">
                                <w:pPr>
                                  <w:pStyle w:val="ListParagraph"/>
                                  <w:numPr>
                                    <w:ilvl w:val="0"/>
                                    <w:numId w:val="35"/>
                                  </w:numPr>
                                  <w:spacing w:line="360" w:lineRule="auto"/>
                                  <w:textDirection w:val="btLr"/>
                                </w:pPr>
                                <w:r>
                                  <w:t>Sử dụng các định nghĩa,tính chất.</w:t>
                                </w:r>
                              </w:p>
                              <w:p w14:paraId="10F887AE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2979D43C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1CFDA36" w14:textId="77777777" w:rsidR="00E76256" w:rsidRDefault="00E76256">
                                <w:pPr>
                                  <w:spacing w:line="258" w:lineRule="auto"/>
                                  <w:ind w:left="287" w:firstLine="287"/>
                                  <w:textDirection w:val="btLr"/>
                                </w:pPr>
                              </w:p>
                              <w:p w14:paraId="5DF33058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55927AEE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02" name="Group 102"/>
                          <wpg:cNvGrpSpPr/>
                          <wpg:grpSpPr>
                            <a:xfrm>
                              <a:off x="150812" y="0"/>
                              <a:ext cx="5641331" cy="571533"/>
                              <a:chOff x="150812" y="0"/>
                              <a:chExt cx="5641667" cy="571533"/>
                            </a:xfrm>
                          </wpg:grpSpPr>
                          <wpg:grpSp>
                            <wpg:cNvPr id="103" name="Group 103"/>
                            <wpg:cNvGrpSpPr/>
                            <wpg:grpSpPr>
                              <a:xfrm>
                                <a:off x="150812" y="0"/>
                                <a:ext cx="5641667" cy="485775"/>
                                <a:chOff x="150812" y="0"/>
                                <a:chExt cx="5641667" cy="485775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184141" y="0"/>
                                  <a:ext cx="5608338" cy="485775"/>
                                  <a:chOff x="184141" y="0"/>
                                  <a:chExt cx="5608338" cy="485775"/>
                                </a:xfrm>
                              </wpg:grpSpPr>
                              <wps:wsp>
                                <wps:cNvPr id="105" name="Rectangle: Single Corner Snipped 105"/>
                                <wps:cNvSpPr/>
                                <wps:spPr>
                                  <a:xfrm>
                                    <a:off x="184141" y="38090"/>
                                    <a:ext cx="560833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5537C4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6" name="Group 106"/>
                                <wpg:cNvGrpSpPr/>
                                <wpg:grpSpPr>
                                  <a:xfrm>
                                    <a:off x="1502180" y="0"/>
                                    <a:ext cx="4160911" cy="485775"/>
                                    <a:chOff x="1502180" y="0"/>
                                    <a:chExt cx="4160911" cy="485775"/>
                                  </a:xfrm>
                                </wpg:grpSpPr>
                                <wpg:grpSp>
                                  <wpg:cNvPr id="107" name="Group 107"/>
                                  <wpg:cNvGrpSpPr/>
                                  <wpg:grpSpPr>
                                    <a:xfrm>
                                      <a:off x="1611714" y="104387"/>
                                      <a:ext cx="4051377" cy="369570"/>
                                      <a:chOff x="1611714" y="104387"/>
                                      <a:chExt cx="4051377" cy="369570"/>
                                    </a:xfrm>
                                  </wpg:grpSpPr>
                                  <wps:wsp>
                                    <wps:cNvPr id="108" name="Arrow: Chevron 108"/>
                                    <wps:cNvSpPr/>
                                    <wps:spPr>
                                      <a:xfrm>
                                        <a:off x="1761732" y="105161"/>
                                        <a:ext cx="3901359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8B8A83A" w14:textId="64F444E0" w:rsidR="00E76256" w:rsidRDefault="002E637B">
                                          <w:pPr>
                                            <w:spacing w:line="255" w:lineRule="auto"/>
                                            <w:textDirection w:val="btLr"/>
                                          </w:pPr>
                                          <w:r w:rsidRPr="003033DB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Các câu hỏi lý thuyết tổng hợp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09" name="Group 109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10" name="Freeform: Shape 110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CDB5FC6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1" name="Rectangle 11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D587EA7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12" name="Group 112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13" name="Freeform: Shape 113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875EBA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14" name="Flowchart: Terminator 114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6D443F9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15" name="Flowchart: Direct Access Storage 115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062E45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16" name="Group 116"/>
                            <wpg:cNvGrpSpPr/>
                            <wpg:grpSpPr>
                              <a:xfrm>
                                <a:off x="327030" y="38100"/>
                                <a:ext cx="1349773" cy="533433"/>
                                <a:chOff x="327030" y="38100"/>
                                <a:chExt cx="1349773" cy="533433"/>
                              </a:xfrm>
                            </wpg:grpSpPr>
                            <wps:wsp>
                              <wps:cNvPr id="117" name="Flowchart: Preparation 117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C57B83E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392757" y="43213"/>
                                  <a:ext cx="1284046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55DE2A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②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0532B" id="Group 98" o:spid="_x0000_s1130" style="width:509.25pt;height:101.25pt;mso-position-horizontal-relative:char;mso-position-vertical-relative:line" coordorigin="21122,29465" coordsize="64674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">
                <v:group id="Group 99" o:spid="_x0000_s1131" style="position:absolute;left:21122;top:29465;width:64675;height:13556" coordorigin="-1104" coordsize="64674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Rectangle 100" o:spid="_x0000_s1132" style="position:absolute;left:-1104;width:64673;height:135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191BDC3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01" o:spid="_x0000_s1133" style="position:absolute;left:-1104;top:2532;width:64673;height:10326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f2fffe" focusposition=".5,.5" focussize="" colors="0 #fefff7;5207f #fdfff8;39450f #f5fffd;47186f #f5fffd;49889f #f3fffe;64225f #efffff;64881f #fffffb;1 #f2fffe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6CA87A7C" w14:textId="77777777" w:rsidR="00E76256" w:rsidRDefault="00E76256">
                          <w:pPr>
                            <w:spacing w:line="258" w:lineRule="auto"/>
                            <w:jc w:val="both"/>
                            <w:textDirection w:val="btLr"/>
                          </w:pPr>
                        </w:p>
                        <w:p w14:paraId="166FDAAA" w14:textId="758ACF58" w:rsidR="00E76256" w:rsidRDefault="000C6825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t>_</w:t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Phương pháp: </w:t>
                          </w:r>
                        </w:p>
                        <w:p w14:paraId="7BF8C05C" w14:textId="064FADBA" w:rsidR="00E76256" w:rsidRDefault="000C6825" w:rsidP="000C6825">
                          <w:pPr>
                            <w:pStyle w:val="ListParagraph"/>
                            <w:numPr>
                              <w:ilvl w:val="0"/>
                              <w:numId w:val="35"/>
                            </w:numPr>
                            <w:spacing w:line="360" w:lineRule="auto"/>
                            <w:textDirection w:val="btLr"/>
                          </w:pPr>
                          <w:r>
                            <w:t>Sử dụng các định nghĩa,tính chất.</w:t>
                          </w:r>
                        </w:p>
                        <w:p w14:paraId="10F887AE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2979D43C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1CFDA36" w14:textId="77777777" w:rsidR="00E76256" w:rsidRDefault="00E76256">
                          <w:pPr>
                            <w:spacing w:line="258" w:lineRule="auto"/>
                            <w:ind w:left="287" w:firstLine="287"/>
                            <w:textDirection w:val="btLr"/>
                          </w:pPr>
                        </w:p>
                        <w:p w14:paraId="5DF33058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55927AEE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</w:txbxContent>
                    </v:textbox>
                  </v:shape>
                  <v:group id="Group 102" o:spid="_x0000_s1134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group id="Group 103" o:spid="_x0000_s1135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group id="Group 104" o:spid="_x0000_s1136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Rectangle: Single Corner Snipped 105" o:spid="_x0000_s1137" style="position:absolute;left:1841;top:380;width:56083;height:4476;visibility:visible;mso-wrap-style:square;v-text-anchor:middle" coordsize="560833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" adj="-11796480,,5400" path="m,l5384561,r223777,223777l5608338,447554,,447554,,xe" fillcolor="#fffff7" stroked="f">
                          <v:stroke joinstyle="miter"/>
                          <v:formulas/>
                          <v:path arrowok="t" o:connecttype="custom" o:connectlocs="0,0;5384561,0;5608338,223777;5608338,447554;0,447554;0,0" o:connectangles="0,0,0,0,0,0" textboxrect="0,0,5608338,447554"/>
                          <v:textbox inset="2.53958mm,2.53958mm,2.53958mm,2.53958mm">
                            <w:txbxContent>
                              <w:p w14:paraId="0C5537C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06" o:spid="_x0000_s1138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  <v:group id="Group 107" o:spid="_x0000_s1139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  <v:shape id="Arrow: Chevron 108" o:spid="_x0000_s1140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" adj="21272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8B8A83A" w14:textId="64F444E0" w:rsidR="00E76256" w:rsidRDefault="002E637B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 w:rsidRPr="003033DB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Các câu hỏi lý thuyết tổng hợp</w:t>
                                    </w:r>
                                  </w:p>
                                </w:txbxContent>
                              </v:textbox>
                            </v:shape>
                            <v:group id="Group 109" o:spid="_x0000_s1141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<v:shape id="Freeform: Shape 110" o:spid="_x0000_s1142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CDB5FC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11" o:spid="_x0000_s1143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D587EA7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12" o:spid="_x0000_s1144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<v:shape id="Freeform: Shape 113" o:spid="_x0000_s1145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05875EBA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14" o:spid="_x0000_s1146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66D443F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15" o:spid="_x0000_s1147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E062E45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16" o:spid="_x0000_s1148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<v:shape id="Flowchart: Preparation 117" o:spid="_x0000_s1149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1C57B83E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118" o:spid="_x0000_s1150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055DE2A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②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2B53D201" w14:textId="70402EBA" w:rsidR="00775A4B" w:rsidRPr="002E637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7E67AD79" w14:textId="479E7C6F" w:rsidR="002E637B" w:rsidRPr="002E637B" w:rsidRDefault="00733882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Câu </w:t>
      </w:r>
      <w:r>
        <w:rPr>
          <w:rFonts w:ascii="Chu Van An" w:hAnsi="Chu Van An" w:cs="Chu Van An"/>
          <w:b/>
          <w:bCs/>
          <w:color w:val="0000FF"/>
          <w:sz w:val="24"/>
          <w:szCs w:val="24"/>
        </w:rPr>
        <w:t>1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: </w:t>
      </w:r>
      <w:r w:rsidR="002E637B" w:rsidRPr="002E637B">
        <w:rPr>
          <w:rFonts w:ascii="Chu Van An" w:hAnsi="Chu Van An" w:cs="Chu Van An"/>
          <w:sz w:val="24"/>
          <w:szCs w:val="24"/>
        </w:rPr>
        <w:t xml:space="preserve">Xét phép thử gieo một con súc sắc cân đối và đồng chất hai lần liên tiếp. Gọi </w:t>
      </w:r>
      <w:r w:rsidR="002E637B" w:rsidRPr="002E637B">
        <w:rPr>
          <w:rFonts w:ascii="Chu Van An" w:hAnsi="Chu Van An" w:cs="Chu Van An"/>
          <w:position w:val="-4"/>
          <w:sz w:val="24"/>
          <w:szCs w:val="24"/>
        </w:rPr>
        <w:object w:dxaOrig="255" w:dyaOrig="255" w14:anchorId="0501DCB2">
          <v:shape id="_x0000_i1148" type="#_x0000_t75" style="width:12.75pt;height:12.75pt" o:ole="">
            <v:imagedata r:id="rId255" o:title=""/>
          </v:shape>
          <o:OLEObject Type="Embed" ProgID="Equation.DSMT4" ShapeID="_x0000_i1148" DrawAspect="Content" ObjectID="_1687473916" r:id="rId256"/>
        </w:object>
      </w:r>
      <w:r w:rsidR="002E637B" w:rsidRPr="002E637B">
        <w:rPr>
          <w:rFonts w:ascii="Chu Van An" w:hAnsi="Chu Van An" w:cs="Chu Van An"/>
          <w:sz w:val="24"/>
          <w:szCs w:val="24"/>
        </w:rPr>
        <w:t xml:space="preserve"> là biến cố “Lần đầu xuất hiện mặt 6 chấm” và </w:t>
      </w:r>
      <w:r w:rsidR="002E637B"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337C5DF9">
          <v:shape id="_x0000_i1149" type="#_x0000_t75" style="width:12.75pt;height:12.75pt" o:ole="">
            <v:imagedata r:id="rId257" o:title=""/>
          </v:shape>
          <o:OLEObject Type="Embed" ProgID="Equation.DSMT4" ShapeID="_x0000_i1149" DrawAspect="Content" ObjectID="_1687473917" r:id="rId258"/>
        </w:object>
      </w:r>
      <w:r w:rsidR="002E637B" w:rsidRPr="002E637B">
        <w:rPr>
          <w:rFonts w:ascii="Chu Van An" w:hAnsi="Chu Van An" w:cs="Chu Van An"/>
          <w:sz w:val="24"/>
          <w:szCs w:val="24"/>
        </w:rPr>
        <w:t xml:space="preserve"> là biến cố “Lần thứ hai xuất hiện mặt 6 chấm”.</w:t>
      </w:r>
    </w:p>
    <w:p w14:paraId="6A76EF8B" w14:textId="77777777" w:rsidR="002E637B" w:rsidRPr="002E637B" w:rsidRDefault="002E637B" w:rsidP="002E637B">
      <w:pPr>
        <w:pStyle w:val="ListParagraph"/>
        <w:spacing w:before="120" w:line="240" w:lineRule="auto"/>
        <w:ind w:left="992"/>
        <w:contextualSpacing w:val="0"/>
        <w:jc w:val="both"/>
        <w:rPr>
          <w:rFonts w:ascii="Chu Van An" w:hAnsi="Chu Van An" w:cs="Chu Van An"/>
          <w:szCs w:val="24"/>
        </w:rPr>
      </w:pPr>
      <w:r w:rsidRPr="002E637B">
        <w:rPr>
          <w:rFonts w:ascii="Chu Van An" w:eastAsia="Calibri" w:hAnsi="Chu Van An" w:cs="Chu Van An"/>
          <w:szCs w:val="24"/>
        </w:rPr>
        <w:lastRenderedPageBreak/>
        <w:t xml:space="preserve">Khẳng định nào </w:t>
      </w:r>
      <w:r w:rsidRPr="002E637B">
        <w:rPr>
          <w:rFonts w:ascii="Chu Van An" w:hAnsi="Chu Van An" w:cs="Chu Van An"/>
          <w:b/>
          <w:szCs w:val="24"/>
        </w:rPr>
        <w:t>sai</w:t>
      </w:r>
      <w:r w:rsidRPr="002E637B">
        <w:rPr>
          <w:rFonts w:ascii="Chu Van An" w:hAnsi="Chu Van An" w:cs="Chu Van An"/>
          <w:szCs w:val="24"/>
        </w:rPr>
        <w:t xml:space="preserve"> trong các khẳng định sau?</w:t>
      </w:r>
    </w:p>
    <w:p w14:paraId="6FD0999C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  <w:u w:val="single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szCs w:val="24"/>
          <w:u w:val="single"/>
        </w:rPr>
        <w:t>A</w:t>
      </w:r>
      <w:r w:rsidRPr="002E637B">
        <w:rPr>
          <w:rFonts w:ascii="Chu Van An" w:hAnsi="Chu Van An" w:cs="Chu Van An"/>
          <w:szCs w:val="24"/>
        </w:rPr>
        <w:t xml:space="preserve"> và </w:t>
      </w:r>
      <w:r w:rsidRPr="002E637B">
        <w:rPr>
          <w:rFonts w:ascii="Chu Van An" w:hAnsi="Chu Van An" w:cs="Chu Van An"/>
          <w:szCs w:val="24"/>
          <w:u w:val="single"/>
        </w:rPr>
        <w:t>B</w:t>
      </w:r>
      <w:r w:rsidRPr="002E637B">
        <w:rPr>
          <w:rFonts w:ascii="Chu Van An" w:hAnsi="Chu Van An" w:cs="Chu Van An"/>
          <w:szCs w:val="24"/>
        </w:rPr>
        <w:t xml:space="preserve"> là hai biến cố xung khắ</w:t>
      </w:r>
      <w:r w:rsidRPr="002E637B">
        <w:rPr>
          <w:rFonts w:ascii="Chu Van An" w:eastAsia="MS PMincho" w:hAnsi="Chu Van An" w:cs="Chu Van An"/>
          <w:bCs/>
          <w:color w:val="000000" w:themeColor="text1"/>
          <w:szCs w:val="24"/>
        </w:rPr>
        <w:t>c</w:t>
      </w:r>
    </w:p>
    <w:p w14:paraId="30A1E804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8"/>
          <w:szCs w:val="24"/>
        </w:rPr>
        <w:object w:dxaOrig="645" w:dyaOrig="300" w14:anchorId="452DF3F8">
          <v:shape id="_x0000_i1150" type="#_x0000_t75" style="width:32.25pt;height:15pt" o:ole="">
            <v:imagedata r:id="rId259" o:title=""/>
          </v:shape>
          <o:OLEObject Type="Embed" ProgID="Equation.DSMT4" ShapeID="_x0000_i1150" DrawAspect="Content" ObjectID="_1687473918" r:id="rId260"/>
        </w:object>
      </w:r>
      <w:r w:rsidRPr="002E637B">
        <w:rPr>
          <w:rFonts w:ascii="Chu Van An" w:hAnsi="Chu Van An" w:cs="Chu Van An"/>
          <w:szCs w:val="24"/>
        </w:rPr>
        <w:t xml:space="preserve"> là biến cố “Ít nhất một lần xuất hiện mặt 6 chấm”.</w:t>
      </w:r>
    </w:p>
    <w:p w14:paraId="4E4E9C1F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8"/>
          <w:szCs w:val="24"/>
        </w:rPr>
        <w:object w:dxaOrig="645" w:dyaOrig="300" w14:anchorId="0EF55B1F">
          <v:shape id="_x0000_i1151" type="#_x0000_t75" style="width:32.25pt;height:15pt" o:ole="">
            <v:imagedata r:id="rId261" o:title=""/>
          </v:shape>
          <o:OLEObject Type="Embed" ProgID="Equation.DSMT4" ShapeID="_x0000_i1151" DrawAspect="Content" ObjectID="_1687473919" r:id="rId262"/>
        </w:object>
      </w:r>
      <w:r w:rsidRPr="002E637B">
        <w:rPr>
          <w:rFonts w:ascii="Chu Van An" w:hAnsi="Chu Van An" w:cs="Chu Van An"/>
          <w:szCs w:val="24"/>
        </w:rPr>
        <w:t xml:space="preserve"> là biến cố “Tổng số chấm trên mặt xuất hiện của hai lần gieo bằng 12.</w:t>
      </w:r>
    </w:p>
    <w:p w14:paraId="38C833B8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Cs w:val="24"/>
        </w:rPr>
        <w:object w:dxaOrig="255" w:dyaOrig="255" w14:anchorId="75B5688F">
          <v:shape id="_x0000_i1152" type="#_x0000_t75" style="width:12.75pt;height:12.75pt" o:ole="">
            <v:imagedata r:id="rId263" o:title=""/>
          </v:shape>
          <o:OLEObject Type="Embed" ProgID="Equation.DSMT4" ShapeID="_x0000_i1152" DrawAspect="Content" ObjectID="_1687473920" r:id="rId264"/>
        </w:object>
      </w:r>
      <w:r w:rsidRPr="002E637B">
        <w:rPr>
          <w:rFonts w:ascii="Chu Van An" w:hAnsi="Chu Van An" w:cs="Chu Van An"/>
          <w:szCs w:val="24"/>
        </w:rPr>
        <w:t xml:space="preserve"> và </w:t>
      </w:r>
      <w:r w:rsidRPr="002E637B">
        <w:rPr>
          <w:rFonts w:ascii="Chu Van An" w:hAnsi="Chu Van An" w:cs="Chu Van An"/>
          <w:position w:val="-4"/>
          <w:szCs w:val="24"/>
        </w:rPr>
        <w:object w:dxaOrig="240" w:dyaOrig="255" w14:anchorId="4B792DE9">
          <v:shape id="_x0000_i1153" type="#_x0000_t75" style="width:12.75pt;height:12.75pt" o:ole="">
            <v:imagedata r:id="rId265" o:title=""/>
          </v:shape>
          <o:OLEObject Type="Embed" ProgID="Equation.DSMT4" ShapeID="_x0000_i1153" DrawAspect="Content" ObjectID="_1687473921" r:id="rId266"/>
        </w:object>
      </w:r>
      <w:r w:rsidRPr="002E637B">
        <w:rPr>
          <w:rFonts w:ascii="Chu Van An" w:hAnsi="Chu Van An" w:cs="Chu Van An"/>
          <w:szCs w:val="24"/>
        </w:rPr>
        <w:t xml:space="preserve"> là hai biến cố độc lập.</w:t>
      </w:r>
    </w:p>
    <w:p w14:paraId="7374E73E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66D827B6" w14:textId="77777777" w:rsidR="002E637B" w:rsidRPr="002E637B" w:rsidRDefault="002E637B" w:rsidP="002E637B">
      <w:pPr>
        <w:spacing w:before="12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>Hai biến cố A và B có thể cùng xảy ra</w:t>
      </w:r>
    </w:p>
    <w:p w14:paraId="0D786A6E" w14:textId="77777777" w:rsidR="002E637B" w:rsidRPr="002E637B" w:rsidRDefault="002E637B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b/>
          <w:bCs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Câu 2: </w:t>
      </w:r>
      <w:r w:rsidRPr="002E637B">
        <w:rPr>
          <w:rFonts w:ascii="Chu Van An" w:hAnsi="Chu Van An" w:cs="Chu Van An"/>
          <w:sz w:val="24"/>
          <w:szCs w:val="24"/>
        </w:rPr>
        <w:t xml:space="preserve">Cho </w:t>
      </w:r>
      <w:r w:rsidRPr="002E637B">
        <w:rPr>
          <w:rFonts w:ascii="Chu Van An" w:hAnsi="Chu Van An" w:cs="Chu Van An"/>
          <w:position w:val="-10"/>
          <w:sz w:val="24"/>
          <w:szCs w:val="24"/>
        </w:rPr>
        <w:object w:dxaOrig="480" w:dyaOrig="314" w14:anchorId="02E31625">
          <v:shape id="_x0000_i1154" type="#_x0000_t75" style="width:24pt;height:15.75pt" o:ole="">
            <v:imagedata r:id="rId267" o:title=""/>
          </v:shape>
          <o:OLEObject Type="Embed" ProgID="Equation.DSMT4" ShapeID="_x0000_i1154" DrawAspect="Content" ObjectID="_1687473922" r:id="rId268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hai biến cố của không gian mẫu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55" w:dyaOrig="255" w14:anchorId="5CD53C64">
          <v:shape id="_x0000_i1155" type="#_x0000_t75" style="width:12.75pt;height:12.75pt" o:ole="">
            <v:imagedata r:id="rId269" o:title=""/>
          </v:shape>
          <o:OLEObject Type="Embed" ProgID="Equation.DSMT4" ShapeID="_x0000_i1155" DrawAspect="Content" ObjectID="_1687473923" r:id="rId270"/>
        </w:object>
      </w:r>
      <w:r w:rsidRPr="002E637B">
        <w:rPr>
          <w:rFonts w:ascii="Chu Van An" w:hAnsi="Chu Van An" w:cs="Chu Van An"/>
          <w:sz w:val="24"/>
          <w:szCs w:val="24"/>
        </w:rPr>
        <w:t xml:space="preserve">. Công thức nào sau đây </w:t>
      </w:r>
      <w:r w:rsidRPr="002E637B">
        <w:rPr>
          <w:rFonts w:ascii="Chu Van An" w:hAnsi="Chu Van An" w:cs="Chu Van An"/>
          <w:b/>
          <w:sz w:val="24"/>
          <w:szCs w:val="24"/>
        </w:rPr>
        <w:t>sai</w:t>
      </w:r>
      <w:r w:rsidRPr="002E637B">
        <w:rPr>
          <w:rFonts w:ascii="Chu Van An" w:hAnsi="Chu Van An" w:cs="Chu Van An"/>
          <w:sz w:val="24"/>
          <w:szCs w:val="24"/>
        </w:rPr>
        <w:t>?</w:t>
      </w:r>
    </w:p>
    <w:p w14:paraId="5F97B45B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8"/>
          <w:szCs w:val="24"/>
        </w:rPr>
        <w:object w:dxaOrig="1660" w:dyaOrig="480" w14:anchorId="7B7AB5F2">
          <v:shape id="_x0000_i1156" type="#_x0000_t75" style="width:83.25pt;height:24pt" o:ole="">
            <v:imagedata r:id="rId271" o:title=""/>
          </v:shape>
          <o:OLEObject Type="Embed" ProgID="Equation.DSMT4" ShapeID="_x0000_i1156" DrawAspect="Content" ObjectID="_1687473924" r:id="rId272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59EF0250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8"/>
          <w:szCs w:val="24"/>
        </w:rPr>
        <w:object w:dxaOrig="2158" w:dyaOrig="480" w14:anchorId="2DA31228">
          <v:shape id="_x0000_i1157" type="#_x0000_t75" style="width:108pt;height:24pt" o:ole="">
            <v:imagedata r:id="rId273" o:title=""/>
          </v:shape>
          <o:OLEObject Type="Embed" ProgID="Equation.DSMT4" ShapeID="_x0000_i1157" DrawAspect="Content" ObjectID="_1687473925" r:id="rId274"/>
        </w:object>
      </w:r>
      <w:r w:rsidRPr="002E637B">
        <w:rPr>
          <w:rFonts w:ascii="Chu Van An" w:hAnsi="Chu Van An" w:cs="Chu Van An"/>
          <w:szCs w:val="24"/>
        </w:rPr>
        <w:t xml:space="preserve"> nếu </w:t>
      </w:r>
      <w:r w:rsidRPr="002E637B">
        <w:rPr>
          <w:rFonts w:ascii="Chu Van An" w:hAnsi="Chu Van An" w:cs="Chu Van An"/>
          <w:position w:val="-10"/>
          <w:szCs w:val="24"/>
        </w:rPr>
        <w:object w:dxaOrig="480" w:dyaOrig="314" w14:anchorId="63FC4B24">
          <v:shape id="_x0000_i1158" type="#_x0000_t75" style="width:24pt;height:15.75pt" o:ole="">
            <v:imagedata r:id="rId275" o:title=""/>
          </v:shape>
          <o:OLEObject Type="Embed" ProgID="Equation.DSMT4" ShapeID="_x0000_i1158" DrawAspect="Content" ObjectID="_1687473926" r:id="rId276"/>
        </w:object>
      </w:r>
      <w:r w:rsidRPr="002E637B">
        <w:rPr>
          <w:rFonts w:ascii="Chu Van An" w:hAnsi="Chu Van An" w:cs="Chu Van An"/>
          <w:szCs w:val="24"/>
        </w:rPr>
        <w:t xml:space="preserve"> là hai biến cố độc lập.</w:t>
      </w:r>
    </w:p>
    <w:p w14:paraId="4138AF8C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Cs w:val="24"/>
        </w:rPr>
        <w:object w:dxaOrig="3720" w:dyaOrig="404" w14:anchorId="60DB9046">
          <v:shape id="_x0000_i1159" type="#_x0000_t75" style="width:186pt;height:20.25pt" o:ole="">
            <v:imagedata r:id="rId277" o:title=""/>
          </v:shape>
          <o:OLEObject Type="Embed" ProgID="Equation.DSMT4" ShapeID="_x0000_i1159" DrawAspect="Content" ObjectID="_1687473927" r:id="rId278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36B36AB2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  <w:u w:val="single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32"/>
          <w:szCs w:val="24"/>
        </w:rPr>
        <w:object w:dxaOrig="1386" w:dyaOrig="733" w14:anchorId="623AB25B">
          <v:shape id="_x0000_i1160" type="#_x0000_t75" style="width:69.75pt;height:36.75pt" o:ole="">
            <v:imagedata r:id="rId279" o:title=""/>
          </v:shape>
          <o:OLEObject Type="Embed" ProgID="Equation.DSMT4" ShapeID="_x0000_i1160" DrawAspect="Content" ObjectID="_1687473928" r:id="rId280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1C110A87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54CDAB0B" w14:textId="77777777" w:rsidR="002E637B" w:rsidRPr="002E637B" w:rsidRDefault="002E637B" w:rsidP="002E637B">
      <w:pPr>
        <w:pStyle w:val="ListParagraph"/>
        <w:spacing w:line="240" w:lineRule="auto"/>
        <w:ind w:left="992"/>
        <w:rPr>
          <w:rFonts w:ascii="Chu Van An" w:hAnsi="Chu Van An" w:cs="Chu Van An"/>
          <w:b/>
          <w:bCs/>
          <w:szCs w:val="24"/>
        </w:rPr>
      </w:pPr>
      <w:r w:rsidRPr="002E637B">
        <w:rPr>
          <w:rFonts w:ascii="Chu Van An" w:hAnsi="Chu Van An" w:cs="Chu Van An"/>
          <w:szCs w:val="24"/>
        </w:rPr>
        <w:t xml:space="preserve">Ta có </w:t>
      </w:r>
      <w:r w:rsidRPr="002E637B">
        <w:rPr>
          <w:rFonts w:ascii="Chu Van An" w:hAnsi="Chu Van An" w:cs="Chu Van An"/>
          <w:position w:val="-32"/>
          <w:szCs w:val="24"/>
        </w:rPr>
        <w:object w:dxaOrig="1386" w:dyaOrig="733" w14:anchorId="00D9409A">
          <v:shape id="_x0000_i1161" type="#_x0000_t75" style="width:69.75pt;height:36.75pt" o:ole="">
            <v:imagedata r:id="rId281" o:title=""/>
          </v:shape>
          <o:OLEObject Type="Embed" ProgID="Equation.DSMT4" ShapeID="_x0000_i1161" DrawAspect="Content" ObjectID="_1687473929" r:id="rId282"/>
        </w:object>
      </w:r>
      <w:r w:rsidRPr="002E637B">
        <w:rPr>
          <w:rFonts w:ascii="Chu Van An" w:hAnsi="Chu Van An" w:cs="Chu Van An"/>
          <w:szCs w:val="24"/>
        </w:rPr>
        <w:t xml:space="preserve"> nên</w:t>
      </w:r>
      <w:r w:rsidRPr="002E637B">
        <w:rPr>
          <w:rFonts w:ascii="Chu Van An" w:hAnsi="Chu Van An" w:cs="Chu Van An"/>
          <w:b/>
          <w:bCs/>
          <w:szCs w:val="24"/>
        </w:rPr>
        <w:t xml:space="preserve"> D sai.</w:t>
      </w:r>
    </w:p>
    <w:p w14:paraId="7127A234" w14:textId="77777777" w:rsidR="002E637B" w:rsidRPr="002E637B" w:rsidRDefault="002E637B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Times New Roman" w:hAnsi="Chu Van An" w:cs="Chu Van An"/>
          <w:sz w:val="24"/>
          <w:szCs w:val="24"/>
          <w:lang w:val="sv-SE"/>
        </w:rPr>
      </w:pP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  <w:t xml:space="preserve">Câu 3: 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Xét </w:t>
      </w:r>
      <w:r w:rsidRPr="002E637B">
        <w:rPr>
          <w:rFonts w:ascii="Chu Van An" w:eastAsia="Times New Roman" w:hAnsi="Chu Van An" w:cs="Chu Van An"/>
          <w:sz w:val="24"/>
          <w:szCs w:val="24"/>
          <w:lang w:val="vi-VN"/>
        </w:rPr>
        <w:t>một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phép thử có không gian mẫu </w:t>
      </w:r>
      <w:r w:rsidRPr="002E637B">
        <w:rPr>
          <w:rFonts w:ascii="Chu Van An" w:hAnsi="Chu Van An" w:cs="Chu Van An"/>
          <w:position w:val="-4"/>
          <w:sz w:val="24"/>
          <w:szCs w:val="24"/>
          <w:lang w:val="sv-SE"/>
        </w:rPr>
        <w:object w:dxaOrig="255" w:dyaOrig="255" w14:anchorId="29900ADF">
          <v:shape id="_x0000_i1162" type="#_x0000_t75" style="width:12.75pt;height:12.75pt" o:ole="">
            <v:imagedata r:id="rId283" o:title=""/>
          </v:shape>
          <o:OLEObject Type="Embed" ProgID="Equation.DSMT4" ShapeID="_x0000_i1162" DrawAspect="Content" ObjectID="_1687473930" r:id="rId284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và </w:t>
      </w:r>
      <w:r w:rsidRPr="002E637B">
        <w:rPr>
          <w:rFonts w:ascii="Chu Van An" w:hAnsi="Chu Van An" w:cs="Chu Van An"/>
          <w:position w:val="-4"/>
          <w:sz w:val="24"/>
          <w:szCs w:val="24"/>
          <w:lang w:val="sv-SE"/>
        </w:rPr>
        <w:object w:dxaOrig="240" w:dyaOrig="255" w14:anchorId="15FDC5F6">
          <v:shape id="_x0000_i1163" type="#_x0000_t75" style="width:12.75pt;height:12.75pt" o:ole="">
            <v:imagedata r:id="rId285" o:title=""/>
          </v:shape>
          <o:OLEObject Type="Embed" ProgID="Equation.DSMT4" ShapeID="_x0000_i1163" DrawAspect="Content" ObjectID="_1687473931" r:id="rId286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một biến cố của phép thử đó. Phát biểu nào sau đây </w:t>
      </w:r>
      <w:r w:rsidRPr="002E637B">
        <w:rPr>
          <w:rFonts w:ascii="Chu Van An" w:eastAsia="Times New Roman" w:hAnsi="Chu Van An" w:cs="Chu Van An"/>
          <w:b/>
          <w:sz w:val="24"/>
          <w:szCs w:val="24"/>
          <w:lang w:val="sv-SE"/>
        </w:rPr>
        <w:t>sai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?</w:t>
      </w:r>
    </w:p>
    <w:p w14:paraId="1886A399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Xác suất của biến cố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  <w:lang w:val="sv-SE"/>
        </w:rPr>
        <w:object w:dxaOrig="240" w:dyaOrig="255" w14:anchorId="43A02F25">
          <v:shape id="_x0000_i1164" type="#_x0000_t75" style="width:12.75pt;height:12.75pt" o:ole="">
            <v:imagedata r:id="rId285" o:title=""/>
          </v:shape>
          <o:OLEObject Type="Embed" ProgID="Equation.DSMT4" ShapeID="_x0000_i1164" DrawAspect="Content" ObjectID="_1687473932" r:id="rId287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</w:t>
      </w:r>
      <w:r w:rsidRPr="002E637B">
        <w:rPr>
          <w:rFonts w:ascii="Chu Van An" w:eastAsia="Times New Roman" w:hAnsi="Chu Van An" w:cs="Chu Van An"/>
          <w:position w:val="-32"/>
          <w:sz w:val="24"/>
          <w:szCs w:val="24"/>
          <w:lang w:val="en-GB"/>
        </w:rPr>
        <w:object w:dxaOrig="1395" w:dyaOrig="735" w14:anchorId="733D662F">
          <v:shape id="_x0000_i1165" type="#_x0000_t75" style="width:69.75pt;height:36.75pt" o:ole="">
            <v:imagedata r:id="rId288" o:title=""/>
          </v:shape>
          <o:OLEObject Type="Embed" ProgID="Equation.DSMT4" ShapeID="_x0000_i1165" DrawAspect="Content" ObjectID="_1687473933" r:id="rId289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003EDE0E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  <w:lang w:val="en-GB"/>
        </w:rPr>
        <w:object w:dxaOrig="1275" w:dyaOrig="405" w14:anchorId="15860307">
          <v:shape id="_x0000_i1166" type="#_x0000_t75" style="width:64.5pt;height:20.25pt" o:ole="">
            <v:imagedata r:id="rId290" o:title=""/>
          </v:shape>
          <o:OLEObject Type="Embed" ProgID="Equation.DSMT4" ShapeID="_x0000_i1166" DrawAspect="Content" ObjectID="_1687473934" r:id="rId291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06D97EC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8"/>
          <w:sz w:val="24"/>
          <w:szCs w:val="24"/>
          <w:lang w:val="en-GB"/>
        </w:rPr>
        <w:object w:dxaOrig="1680" w:dyaOrig="480" w14:anchorId="512ED106">
          <v:shape id="_x0000_i1167" type="#_x0000_t75" style="width:84.75pt;height:23.25pt" o:ole="">
            <v:imagedata r:id="rId292" o:title=""/>
          </v:shape>
          <o:OLEObject Type="Embed" ProgID="Equation.DSMT4" ShapeID="_x0000_i1167" DrawAspect="Content" ObjectID="_1687473935" r:id="rId293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60E15AE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  <w:lang w:val="en-GB"/>
        </w:rPr>
        <w:object w:dxaOrig="960" w:dyaOrig="405" w14:anchorId="0C15B6D6">
          <v:shape id="_x0000_i1168" type="#_x0000_t75" style="width:48.75pt;height:20.25pt" o:ole="">
            <v:imagedata r:id="rId294" o:title=""/>
          </v:shape>
          <o:OLEObject Type="Embed" ProgID="Equation.DSMT4" ShapeID="_x0000_i1168" DrawAspect="Content" ObjectID="_1687473936" r:id="rId295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khi và chỉ khi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  <w:lang w:val="sv-SE"/>
        </w:rPr>
        <w:object w:dxaOrig="240" w:dyaOrig="255" w14:anchorId="3813F98C">
          <v:shape id="_x0000_i1169" type="#_x0000_t75" style="width:12.75pt;height:12.75pt" o:ole="">
            <v:imagedata r:id="rId285" o:title=""/>
          </v:shape>
          <o:OLEObject Type="Embed" ProgID="Equation.DSMT4" ShapeID="_x0000_i1169" DrawAspect="Content" ObjectID="_1687473937" r:id="rId296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biến cố chắc chắn.</w:t>
      </w:r>
    </w:p>
    <w:p w14:paraId="40694A7E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225B94A0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eastAsia="Times New Roman" w:hAnsi="Chu Van An" w:cs="Chu Van An"/>
          <w:b/>
          <w:color w:val="008000"/>
          <w:position w:val="-14"/>
          <w:sz w:val="24"/>
          <w:szCs w:val="24"/>
          <w:lang w:val="nl-NL"/>
        </w:rPr>
      </w:pPr>
      <w:r w:rsidRPr="002E637B">
        <w:rPr>
          <w:rFonts w:ascii="Chu Van An" w:eastAsia="Calibri" w:hAnsi="Chu Van An" w:cs="Chu Van An"/>
          <w:sz w:val="24"/>
          <w:szCs w:val="24"/>
          <w:lang w:val="fr-FR"/>
        </w:rPr>
        <w:t xml:space="preserve">Theo định nghĩa biến cố chắc chắn ta </w: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có: Với </w:t>
      </w:r>
      <w:r w:rsidRPr="002E637B">
        <w:rPr>
          <w:rFonts w:ascii="Chu Van An" w:eastAsia="Calibri" w:hAnsi="Chu Van An" w:cs="Chu Van An"/>
          <w:position w:val="-4"/>
          <w:sz w:val="24"/>
          <w:szCs w:val="24"/>
          <w:lang w:val="vi-VN"/>
        </w:rPr>
        <w:object w:dxaOrig="240" w:dyaOrig="260" w14:anchorId="71594679">
          <v:shape id="_x0000_i1170" type="#_x0000_t75" style="width:12.75pt;height:12.75pt" o:ole="">
            <v:imagedata r:id="rId297" o:title=""/>
          </v:shape>
          <o:OLEObject Type="Embed" ProgID="Equation.DSMT4" ShapeID="_x0000_i1170" DrawAspect="Content" ObjectID="_1687473938" r:id="rId298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 là biến cố chắc chắn thì</w:t>
      </w:r>
      <w:r w:rsidRPr="002E637B">
        <w:rPr>
          <w:rFonts w:ascii="Chu Van An" w:eastAsia="Calibri" w:hAnsi="Chu Van An" w:cs="Chu Van An"/>
          <w:sz w:val="24"/>
          <w:szCs w:val="24"/>
          <w:lang w:val="fr-FR"/>
        </w:rPr>
        <w:t xml:space="preserve"> </w:t>
      </w:r>
      <w:r w:rsidRPr="002E637B">
        <w:rPr>
          <w:rFonts w:ascii="Chu Van An" w:eastAsia="Times New Roman" w:hAnsi="Chu Van An" w:cs="Chu Van An"/>
          <w:b/>
          <w:color w:val="008000"/>
          <w:position w:val="-14"/>
          <w:sz w:val="24"/>
          <w:szCs w:val="24"/>
          <w:lang w:val="nl-NL"/>
        </w:rPr>
        <w:object w:dxaOrig="1350" w:dyaOrig="405" w14:anchorId="08F18F44">
          <v:shape id="_x0000_i1171" type="#_x0000_t75" style="width:66.75pt;height:20.25pt" o:ole="">
            <v:imagedata r:id="rId299" o:title=""/>
          </v:shape>
          <o:OLEObject Type="Embed" ProgID="Equation.DSMT4" ShapeID="_x0000_i1171" DrawAspect="Content" ObjectID="_1687473939" r:id="rId300"/>
        </w:object>
      </w:r>
    </w:p>
    <w:p w14:paraId="2E61713A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eastAsia="Calibri" w:hAnsi="Chu Van An" w:cs="Chu Van An"/>
          <w:sz w:val="24"/>
          <w:szCs w:val="24"/>
          <w:lang w:val="fr-FR"/>
        </w:rPr>
      </w:pPr>
      <w:r w:rsidRPr="002E637B">
        <w:rPr>
          <w:rFonts w:ascii="Chu Van An" w:eastAsia="Calibri" w:hAnsi="Chu Van An" w:cs="Chu Van An"/>
          <w:sz w:val="24"/>
          <w:szCs w:val="24"/>
          <w:lang w:val="fr-FR"/>
        </w:rPr>
        <w:t xml:space="preserve">Suy ra: </w:t>
      </w:r>
      <w:r w:rsidRPr="002E637B">
        <w:rPr>
          <w:rFonts w:ascii="Chu Van An" w:eastAsia="Times New Roman" w:hAnsi="Chu Van An" w:cs="Chu Van An"/>
          <w:position w:val="-32"/>
          <w:sz w:val="24"/>
          <w:szCs w:val="24"/>
          <w:lang w:val="en-GB"/>
        </w:rPr>
        <w:object w:dxaOrig="2079" w:dyaOrig="740" w14:anchorId="3611C832">
          <v:shape id="_x0000_i1172" type="#_x0000_t75" style="width:102.75pt;height:37.5pt" o:ole="">
            <v:imagedata r:id="rId301" o:title=""/>
          </v:shape>
          <o:OLEObject Type="Embed" ProgID="Equation.DSMT4" ShapeID="_x0000_i1172" DrawAspect="Content" ObjectID="_1687473940" r:id="rId302"/>
        </w:object>
      </w:r>
      <w:r w:rsidRPr="002E637B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49AC40D6" w14:textId="33E06063" w:rsidR="00775A4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673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229"/>
        <w:gridCol w:w="3444"/>
      </w:tblGrid>
      <w:tr w:rsidR="00A11913" w:rsidRPr="0044542F" w14:paraId="75F6581E" w14:textId="77777777" w:rsidTr="00A11913">
        <w:tc>
          <w:tcPr>
            <w:tcW w:w="7229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3B233D17" w14:textId="77777777" w:rsidR="00A11913" w:rsidRPr="003A6509" w:rsidRDefault="00A11913" w:rsidP="003330D3">
            <w:pPr>
              <w:mirrorIndents/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</w:pPr>
            <w:r w:rsidRPr="003A6509">
              <w:rPr>
                <w:rFonts w:ascii="Chu Van An" w:eastAsia="Times New Roman" w:hAnsi="Chu Van An" w:cs="Chu Van An"/>
                <w:b/>
                <w:bCs/>
                <w:iCs/>
                <w:color w:val="0000CC"/>
                <w:sz w:val="24"/>
                <w:szCs w:val="24"/>
                <w:lang w:val="sv-SE"/>
              </w:rPr>
              <w:t>Câu 1: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Xét 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vi-VN"/>
              </w:rPr>
              <w:t>một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phép thử có không gian mẫu </w:t>
            </w:r>
            <w:r w:rsidRPr="003A6509">
              <w:rPr>
                <w:rFonts w:ascii="Chu Van An" w:eastAsia="Twentieth Century" w:hAnsi="Chu Van An" w:cs="Chu Van An"/>
                <w:iCs/>
                <w:position w:val="-4"/>
                <w:sz w:val="24"/>
                <w:szCs w:val="22"/>
                <w:lang w:val="sv-SE"/>
              </w:rPr>
              <w:object w:dxaOrig="255" w:dyaOrig="255" w14:anchorId="05EF5084">
                <v:shape id="_x0000_i1173" type="#_x0000_t75" style="width:12.75pt;height:12.75pt" o:ole="">
                  <v:imagedata r:id="rId283" o:title=""/>
                </v:shape>
                <o:OLEObject Type="Embed" ProgID="Equation.DSMT4" ShapeID="_x0000_i1173" DrawAspect="Content" ObjectID="_1687473941" r:id="rId303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và </w:t>
            </w:r>
            <w:r w:rsidRPr="003A6509">
              <w:rPr>
                <w:rFonts w:ascii="Chu Van An" w:eastAsia="Twentieth Century" w:hAnsi="Chu Van An" w:cs="Chu Van An"/>
                <w:iCs/>
                <w:position w:val="-4"/>
                <w:sz w:val="24"/>
                <w:szCs w:val="22"/>
                <w:lang w:val="sv-SE"/>
              </w:rPr>
              <w:object w:dxaOrig="240" w:dyaOrig="255" w14:anchorId="48F09ADD">
                <v:shape id="_x0000_i1174" type="#_x0000_t75" style="width:12pt;height:12.75pt" o:ole="">
                  <v:imagedata r:id="rId285" o:title=""/>
                </v:shape>
                <o:OLEObject Type="Embed" ProgID="Equation.DSMT4" ShapeID="_x0000_i1174" DrawAspect="Content" ObjectID="_1687473942" r:id="rId304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là một biến cố của phép thử đó. Phát biểu nào sau đây </w:t>
            </w:r>
            <w:r w:rsidRPr="003A6509">
              <w:rPr>
                <w:rFonts w:ascii="Chu Van An" w:eastAsia="Times New Roman" w:hAnsi="Chu Van An" w:cs="Chu Van An"/>
                <w:b/>
                <w:iCs/>
                <w:sz w:val="24"/>
                <w:szCs w:val="24"/>
                <w:lang w:val="sv-SE"/>
              </w:rPr>
              <w:t>sai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?</w:t>
            </w:r>
          </w:p>
          <w:p w14:paraId="51EB7438" w14:textId="3A1E60F9" w:rsidR="00A11913" w:rsidRPr="003A6509" w:rsidRDefault="00A11913" w:rsidP="003330D3">
            <w:pPr>
              <w:mirrorIndents/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</w:pP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iCs/>
                <w:color w:val="0000FF"/>
                <w:sz w:val="24"/>
                <w:szCs w:val="24"/>
              </w:rPr>
              <w:t>Ⓐ.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Xác suất của biến cố </w:t>
            </w:r>
            <w:r w:rsidRPr="003A6509">
              <w:rPr>
                <w:rFonts w:ascii="Chu Van An" w:eastAsia="Times New Roman" w:hAnsi="Chu Van An" w:cs="Chu Van An"/>
                <w:iCs/>
                <w:position w:val="-4"/>
                <w:sz w:val="24"/>
                <w:szCs w:val="24"/>
                <w:lang w:val="sv-SE"/>
              </w:rPr>
              <w:object w:dxaOrig="240" w:dyaOrig="255" w14:anchorId="5171F1FE">
                <v:shape id="_x0000_i1175" type="#_x0000_t75" style="width:12pt;height:12.75pt" o:ole="">
                  <v:imagedata r:id="rId285" o:title=""/>
                </v:shape>
                <o:OLEObject Type="Embed" ProgID="Equation.DSMT4" ShapeID="_x0000_i1175" DrawAspect="Content" ObjectID="_1687473943" r:id="rId305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là </w:t>
            </w:r>
            <w:r w:rsidRPr="003A6509">
              <w:rPr>
                <w:rFonts w:ascii="Chu Van An" w:eastAsia="Times New Roman" w:hAnsi="Chu Van An" w:cs="Chu Van An"/>
                <w:iCs/>
                <w:position w:val="-32"/>
                <w:sz w:val="24"/>
                <w:szCs w:val="24"/>
                <w:lang w:val="en-GB"/>
              </w:rPr>
              <w:object w:dxaOrig="1395" w:dyaOrig="735" w14:anchorId="1B5D71B8">
                <v:shape id="_x0000_i1176" type="#_x0000_t75" style="width:69.75pt;height:36.75pt" o:ole="">
                  <v:imagedata r:id="rId288" o:title=""/>
                </v:shape>
                <o:OLEObject Type="Embed" ProgID="Equation.DSMT4" ShapeID="_x0000_i1176" DrawAspect="Content" ObjectID="_1687473944" r:id="rId306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>.</w:t>
            </w:r>
          </w:p>
          <w:p w14:paraId="50D67284" w14:textId="17D97F20" w:rsidR="00A11913" w:rsidRPr="003A6509" w:rsidRDefault="00A11913" w:rsidP="003330D3">
            <w:pPr>
              <w:mirrorIndents/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</w:pP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iCs/>
                <w:color w:val="0000FF"/>
                <w:sz w:val="24"/>
                <w:szCs w:val="24"/>
              </w:rPr>
              <w:t>Ⓑ.</w:t>
            </w: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iCs/>
                <w:position w:val="-14"/>
                <w:sz w:val="24"/>
                <w:szCs w:val="24"/>
                <w:lang w:val="en-GB"/>
              </w:rPr>
              <w:object w:dxaOrig="1275" w:dyaOrig="405" w14:anchorId="6AE06E84">
                <v:shape id="_x0000_i1177" type="#_x0000_t75" style="width:64.5pt;height:20.25pt" o:ole="">
                  <v:imagedata r:id="rId290" o:title=""/>
                </v:shape>
                <o:OLEObject Type="Embed" ProgID="Equation.DSMT4" ShapeID="_x0000_i1177" DrawAspect="Content" ObjectID="_1687473945" r:id="rId307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>.</w:t>
            </w:r>
          </w:p>
          <w:p w14:paraId="4DF41A8D" w14:textId="4188493E" w:rsidR="00A11913" w:rsidRPr="003A6509" w:rsidRDefault="00A11913" w:rsidP="003330D3">
            <w:pPr>
              <w:mirrorIndents/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</w:pP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iCs/>
                <w:color w:val="0000FF"/>
                <w:sz w:val="24"/>
                <w:szCs w:val="24"/>
              </w:rPr>
              <w:t>Ⓒ.</w: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iCs/>
                <w:position w:val="-18"/>
                <w:sz w:val="24"/>
                <w:szCs w:val="24"/>
                <w:lang w:val="en-GB"/>
              </w:rPr>
              <w:object w:dxaOrig="1680" w:dyaOrig="480" w14:anchorId="3EFCB384">
                <v:shape id="_x0000_i1178" type="#_x0000_t75" style="width:84pt;height:23.25pt" o:ole="">
                  <v:imagedata r:id="rId292" o:title=""/>
                </v:shape>
                <o:OLEObject Type="Embed" ProgID="Equation.DSMT4" ShapeID="_x0000_i1178" DrawAspect="Content" ObjectID="_1687473946" r:id="rId308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>.</w:t>
            </w:r>
          </w:p>
          <w:p w14:paraId="28AB82F1" w14:textId="04AA8890" w:rsidR="00A11913" w:rsidRPr="003A6509" w:rsidRDefault="00A11913" w:rsidP="003330D3">
            <w:pPr>
              <w:mirrorIndents/>
              <w:rPr>
                <w:rFonts w:ascii="Chu Van An" w:eastAsia="Times New Roman" w:hAnsi="Chu Van An" w:cs="Chu Van An"/>
                <w:iCs/>
                <w:sz w:val="24"/>
                <w:szCs w:val="24"/>
              </w:rPr>
            </w:pP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iCs/>
                <w:color w:val="0000FF"/>
                <w:sz w:val="24"/>
                <w:szCs w:val="24"/>
              </w:rPr>
              <w:t>Ⓓ.</w:t>
            </w: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iCs/>
                <w:position w:val="-14"/>
                <w:sz w:val="24"/>
                <w:szCs w:val="24"/>
                <w:lang w:val="en-GB"/>
              </w:rPr>
              <w:object w:dxaOrig="960" w:dyaOrig="405" w14:anchorId="7F7FA8A4">
                <v:shape id="_x0000_i1179" type="#_x0000_t75" style="width:48.75pt;height:20.25pt" o:ole="">
                  <v:imagedata r:id="rId294" o:title=""/>
                </v:shape>
                <o:OLEObject Type="Embed" ProgID="Equation.DSMT4" ShapeID="_x0000_i1179" DrawAspect="Content" ObjectID="_1687473947" r:id="rId309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khi và chỉ khi </w:t>
            </w:r>
            <w:r w:rsidRPr="003A6509">
              <w:rPr>
                <w:rFonts w:ascii="Chu Van An" w:eastAsia="Times New Roman" w:hAnsi="Chu Van An" w:cs="Chu Van An"/>
                <w:iCs/>
                <w:position w:val="-4"/>
                <w:sz w:val="24"/>
                <w:szCs w:val="24"/>
                <w:lang w:val="sv-SE"/>
              </w:rPr>
              <w:object w:dxaOrig="240" w:dyaOrig="255" w14:anchorId="5F7585AD">
                <v:shape id="_x0000_i1180" type="#_x0000_t75" style="width:12pt;height:12.75pt" o:ole="">
                  <v:imagedata r:id="rId285" o:title=""/>
                </v:shape>
                <o:OLEObject Type="Embed" ProgID="Equation.DSMT4" ShapeID="_x0000_i1180" DrawAspect="Content" ObjectID="_1687473948" r:id="rId310"/>
              </w:object>
            </w:r>
            <w:r w:rsidRPr="003A6509">
              <w:rPr>
                <w:rFonts w:ascii="Chu Van An" w:eastAsia="Times New Roman" w:hAnsi="Chu Van An" w:cs="Chu Van An"/>
                <w:iCs/>
                <w:sz w:val="24"/>
                <w:szCs w:val="24"/>
                <w:lang w:val="sv-SE"/>
              </w:rPr>
              <w:t xml:space="preserve"> là biến cố chắc chắn.</w:t>
            </w:r>
          </w:p>
          <w:p w14:paraId="56CB2AB8" w14:textId="77777777" w:rsidR="00A11913" w:rsidRPr="0044542F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444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B32C682" w14:textId="77777777" w:rsidR="00A11913" w:rsidRPr="0044542F" w:rsidRDefault="00A11913" w:rsidP="003330D3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lastRenderedPageBreak/>
              <w:t xml:space="preserve">   Lời giải</w:t>
            </w:r>
          </w:p>
        </w:tc>
      </w:tr>
      <w:tr w:rsidR="00A11913" w:rsidRPr="0044542F" w14:paraId="4B9A27AD" w14:textId="77777777" w:rsidTr="00A11913">
        <w:trPr>
          <w:trHeight w:val="399"/>
        </w:trPr>
        <w:tc>
          <w:tcPr>
            <w:tcW w:w="7229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069F7083" w14:textId="77777777" w:rsidR="00A11913" w:rsidRPr="003A6509" w:rsidRDefault="00A11913" w:rsidP="003330D3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: </w: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Cho phép thử là “gieo </w:t>
            </w:r>
            <w:r w:rsidRPr="003A6509">
              <w:rPr>
                <w:rFonts w:ascii="Chu Van An" w:eastAsia="Twentieth Century" w:hAnsi="Chu Van An" w:cs="Chu Van An"/>
                <w:position w:val="-6"/>
                <w:sz w:val="24"/>
                <w:szCs w:val="24"/>
                <w:lang w:val="vi-VN"/>
              </w:rPr>
              <w:object w:dxaOrig="560" w:dyaOrig="279" w14:anchorId="3A961F7B">
                <v:shape id="_x0000_i1181" type="#_x0000_t75" style="width:27.75pt;height:13.5pt" o:ole="">
                  <v:imagedata r:id="rId311" o:title=""/>
                </v:shape>
                <o:OLEObject Type="Embed" ProgID="Equation.DSMT4" ShapeID="_x0000_i1181" DrawAspect="Content" ObjectID="_1687473949" r:id="rId312"/>
              </w:objec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đồng xu phân biệt” và xét sự xuất hiện mặt sấp và mặt ngửa của các đồng xu. Khi đó số phần tử của không gian mẫu bằng</w:t>
            </w:r>
          </w:p>
          <w:p w14:paraId="2DABFD93" w14:textId="16D630BB" w:rsidR="00A11913" w:rsidRPr="003A6509" w:rsidRDefault="00A11913" w:rsidP="003330D3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3A6509">
              <w:rPr>
                <w:rFonts w:ascii="Chu Van An" w:eastAsia="MS Mincho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sz w:val="24"/>
                <w:szCs w:val="24"/>
                <w:lang w:val="vi-VN"/>
              </w:rPr>
              <w:object w:dxaOrig="560" w:dyaOrig="279" w14:anchorId="2C427F29">
                <v:shape id="_x0000_i1182" type="#_x0000_t75" style="width:27pt;height:14.25pt" o:ole="">
                  <v:imagedata r:id="rId313" o:title=""/>
                </v:shape>
                <o:OLEObject Type="Embed" ProgID="Equation.DSMT4" ShapeID="_x0000_i1182" DrawAspect="Content" ObjectID="_1687473950" r:id="rId314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position w:val="-12"/>
                <w:sz w:val="24"/>
                <w:szCs w:val="24"/>
                <w:lang w:val="vi-VN"/>
              </w:rPr>
              <w:object w:dxaOrig="2240" w:dyaOrig="380" w14:anchorId="0E151AB2">
                <v:shape id="_x0000_i1183" type="#_x0000_t75" style="width:110.25pt;height:18.75pt" o:ole="">
                  <v:imagedata r:id="rId315" o:title=""/>
                </v:shape>
                <o:OLEObject Type="Embed" ProgID="Equation.DSMT4" ShapeID="_x0000_i1183" DrawAspect="Content" ObjectID="_1687473951" r:id="rId316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3A2BBBC8" w14:textId="1387404D" w:rsidR="00A11913" w:rsidRPr="003A6509" w:rsidRDefault="00A11913" w:rsidP="003330D3">
            <w:pPr>
              <w:tabs>
                <w:tab w:val="left" w:pos="85"/>
                <w:tab w:val="left" w:pos="3146"/>
              </w:tabs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3A6509">
              <w:rPr>
                <w:rFonts w:ascii="Chu Van An" w:eastAsia="MS Mincho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3A6509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3A6509">
              <w:rPr>
                <w:rFonts w:ascii="Chu Van An" w:eastAsia="Twentieth Century" w:hAnsi="Chu Van An" w:cs="Chu Van An"/>
                <w:position w:val="-28"/>
                <w:sz w:val="24"/>
                <w:szCs w:val="24"/>
                <w:lang w:val="vi-VN"/>
              </w:rPr>
              <w:object w:dxaOrig="1800" w:dyaOrig="680" w14:anchorId="5AADC720">
                <v:shape id="_x0000_i1184" type="#_x0000_t75" style="width:90.75pt;height:33.75pt" o:ole="">
                  <v:imagedata r:id="rId317" o:title=""/>
                </v:shape>
                <o:OLEObject Type="Embed" ProgID="Equation.DSMT4" ShapeID="_x0000_i1184" DrawAspect="Content" ObjectID="_1687473952" r:id="rId318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3A6509">
              <w:rPr>
                <w:rFonts w:ascii="Chu Van An" w:eastAsia="Twentieth Century" w:hAnsi="Chu Van An" w:cs="Chu Van An"/>
                <w:position w:val="-4"/>
                <w:sz w:val="24"/>
                <w:szCs w:val="24"/>
                <w:lang w:val="vi-VN"/>
              </w:rPr>
              <w:object w:dxaOrig="200" w:dyaOrig="260" w14:anchorId="57BCF3C2">
                <v:shape id="_x0000_i1185" type="#_x0000_t75" style="width:9.75pt;height:12.75pt" o:ole="">
                  <v:imagedata r:id="rId319" o:title=""/>
                </v:shape>
                <o:OLEObject Type="Embed" ProgID="Equation.DSMT4" ShapeID="_x0000_i1185" DrawAspect="Content" ObjectID="_1687473953" r:id="rId320"/>
              </w:object>
            </w:r>
            <w:r w:rsidRPr="003A6509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3ACFB728" w14:textId="77777777" w:rsidR="00A11913" w:rsidRPr="0044542F" w:rsidRDefault="00A11913" w:rsidP="003330D3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444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DB248A8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  <w:tr w:rsidR="00A11913" w:rsidRPr="0044542F" w14:paraId="58075032" w14:textId="77777777" w:rsidTr="00A11913">
        <w:tc>
          <w:tcPr>
            <w:tcW w:w="7229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3F0FF19" w14:textId="77777777" w:rsidR="00A11913" w:rsidRPr="003A6509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szCs w:val="24"/>
                <w:lang w:val="pt-BR"/>
              </w:rPr>
            </w:pPr>
            <w:r w:rsidRPr="003A6509">
              <w:rPr>
                <w:rFonts w:ascii="Chu Van An" w:eastAsia="Times New Roman" w:hAnsi="Chu Van An" w:cs="Chu Van An"/>
                <w:b/>
                <w:iCs/>
                <w:color w:val="0000FF"/>
                <w:sz w:val="24"/>
                <w:szCs w:val="24"/>
                <w:lang w:val="sv-SE"/>
              </w:rPr>
              <w:t>Câu 3.</w: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Một </w:t>
            </w:r>
            <w:r w:rsidRPr="003A6509">
              <w:rPr>
                <w:rStyle w:val="fontstyle01"/>
                <w:rFonts w:ascii="Chu Van An" w:hAnsi="Chu Van An" w:cs="Chu Van An"/>
              </w:rPr>
              <w:t>tòa</w: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nhà có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95" w:dyaOrig="225" w14:anchorId="06E05137">
                <v:shape id="_x0000_i1186" type="#_x0000_t75" style="width:9.75pt;height:11.25pt" o:ole="">
                  <v:imagedata r:id="rId321" o:title=""/>
                </v:shape>
                <o:OLEObject Type="Embed" ProgID="Equation.DSMT4" ShapeID="_x0000_i1186" DrawAspect="Content" ObjectID="_1687473954" r:id="rId322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tầng, các tầng được đánh số từ </w:t>
            </w:r>
            <w:r w:rsidRPr="003A6509">
              <w:rPr>
                <w:rFonts w:ascii="Twentieth Century" w:eastAsia="Twentieth Century" w:hAnsi="Twentieth Century" w:cs="Twentieth Century"/>
                <w:position w:val="-4"/>
                <w:szCs w:val="22"/>
              </w:rPr>
              <w:object w:dxaOrig="135" w:dyaOrig="255" w14:anchorId="6698687F">
                <v:shape id="_x0000_i1187" type="#_x0000_t75" style="width:6.75pt;height:12.75pt" o:ole="">
                  <v:imagedata r:id="rId323" o:title=""/>
                </v:shape>
                <o:OLEObject Type="Embed" ProgID="Equation.DSMT4" ShapeID="_x0000_i1187" DrawAspect="Content" ObjectID="_1687473955" r:id="rId324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đến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95" w:dyaOrig="225" w14:anchorId="7FEDAED8">
                <v:shape id="_x0000_i1188" type="#_x0000_t75" style="width:9.75pt;height:11.25pt" o:ole="">
                  <v:imagedata r:id="rId325" o:title=""/>
                </v:shape>
                <o:OLEObject Type="Embed" ProgID="Equation.DSMT4" ShapeID="_x0000_i1188" DrawAspect="Content" ObjectID="_1687473956" r:id="rId326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theo thứ tự từ dưới lên. Có </w:t>
            </w:r>
            <w:r w:rsidRPr="003A6509">
              <w:rPr>
                <w:rFonts w:ascii="Twentieth Century" w:eastAsia="Twentieth Century" w:hAnsi="Twentieth Century" w:cs="Twentieth Century"/>
                <w:position w:val="-4"/>
                <w:szCs w:val="22"/>
              </w:rPr>
              <w:object w:dxaOrig="195" w:dyaOrig="255" w14:anchorId="5C598516">
                <v:shape id="_x0000_i1189" type="#_x0000_t75" style="width:9.75pt;height:12.75pt" o:ole="">
                  <v:imagedata r:id="rId327" o:title=""/>
                </v:shape>
                <o:OLEObject Type="Embed" ProgID="Equation.DSMT4" ShapeID="_x0000_i1189" DrawAspect="Content" ObjectID="_1687473957" r:id="rId328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thang máy đang ở tầng </w:t>
            </w:r>
            <w:r w:rsidRPr="003A6509">
              <w:rPr>
                <w:rFonts w:ascii="Twentieth Century" w:eastAsia="Twentieth Century" w:hAnsi="Twentieth Century" w:cs="Twentieth Century"/>
                <w:position w:val="-4"/>
                <w:szCs w:val="22"/>
              </w:rPr>
              <w:object w:dxaOrig="135" w:dyaOrig="255" w14:anchorId="71537721">
                <v:shape id="_x0000_i1190" type="#_x0000_t75" style="width:6.75pt;height:12.75pt" o:ole="">
                  <v:imagedata r:id="rId329" o:title=""/>
                </v:shape>
                <o:OLEObject Type="Embed" ProgID="Equation.DSMT4" ShapeID="_x0000_i1190" DrawAspect="Content" ObjectID="_1687473958" r:id="rId330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. Biết rằng mỗi thang máy có thể dừng ở đúng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80" w:dyaOrig="285" w14:anchorId="2A0E1A89">
                <v:shape id="_x0000_i1191" type="#_x0000_t75" style="width:9pt;height:14.25pt" o:ole="">
                  <v:imagedata r:id="rId331" o:title=""/>
                </v:shape>
                <o:OLEObject Type="Embed" ProgID="Equation.DSMT4" ShapeID="_x0000_i1191" DrawAspect="Content" ObjectID="_1687473959" r:id="rId332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tầng (không kể tầng </w:t>
            </w:r>
            <w:r w:rsidRPr="003A6509">
              <w:rPr>
                <w:rFonts w:ascii="Twentieth Century" w:eastAsia="Twentieth Century" w:hAnsi="Twentieth Century" w:cs="Twentieth Century"/>
                <w:position w:val="-4"/>
                <w:szCs w:val="22"/>
              </w:rPr>
              <w:object w:dxaOrig="135" w:dyaOrig="255" w14:anchorId="7A1CC2D2">
                <v:shape id="_x0000_i1192" type="#_x0000_t75" style="width:6.75pt;height:12.75pt" o:ole="">
                  <v:imagedata r:id="rId333" o:title=""/>
                </v:shape>
                <o:OLEObject Type="Embed" ProgID="Equation.DSMT4" ShapeID="_x0000_i1192" DrawAspect="Content" ObjectID="_1687473960" r:id="rId334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) và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80" w:dyaOrig="285" w14:anchorId="3C6AF650">
                <v:shape id="_x0000_i1193" type="#_x0000_t75" style="width:9pt;height:14.25pt" o:ole="">
                  <v:imagedata r:id="rId335" o:title=""/>
                </v:shape>
                <o:OLEObject Type="Embed" ProgID="Equation.DSMT4" ShapeID="_x0000_i1193" DrawAspect="Content" ObjectID="_1687473961" r:id="rId336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tầng này không là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80" w:dyaOrig="285" w14:anchorId="6E7836FF">
                <v:shape id="_x0000_i1194" type="#_x0000_t75" style="width:9pt;height:14.25pt" o:ole="">
                  <v:imagedata r:id="rId337" o:title=""/>
                </v:shape>
                <o:OLEObject Type="Embed" ProgID="Equation.DSMT4" ShapeID="_x0000_i1194" DrawAspect="Content" ObjectID="_1687473962" r:id="rId338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số nguyên liên tiếp và với hai tầng bất kỳ (khác tầng </w:t>
            </w:r>
            <w:r w:rsidRPr="003A6509">
              <w:rPr>
                <w:rFonts w:ascii="Twentieth Century" w:eastAsia="Twentieth Century" w:hAnsi="Twentieth Century" w:cs="Twentieth Century"/>
                <w:position w:val="-4"/>
                <w:szCs w:val="22"/>
              </w:rPr>
              <w:object w:dxaOrig="135" w:dyaOrig="255" w14:anchorId="14E2CFF9">
                <v:shape id="_x0000_i1195" type="#_x0000_t75" style="width:6.75pt;height:12.75pt" o:ole="">
                  <v:imagedata r:id="rId339" o:title=""/>
                </v:shape>
                <o:OLEObject Type="Embed" ProgID="Equation.DSMT4" ShapeID="_x0000_i1195" DrawAspect="Content" ObjectID="_1687473963" r:id="rId340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) của tòa nhà luôn có một thang máy dừng được ở cả hang tầng này. Hỏi giá trị lớn nhất của </w:t>
            </w:r>
            <w:r w:rsidRPr="003A6509">
              <w:rPr>
                <w:rFonts w:ascii="Twentieth Century" w:eastAsia="Twentieth Century" w:hAnsi="Twentieth Century" w:cs="Twentieth Century"/>
                <w:position w:val="-6"/>
                <w:szCs w:val="22"/>
              </w:rPr>
              <w:object w:dxaOrig="195" w:dyaOrig="225" w14:anchorId="5C513655">
                <v:shape id="_x0000_i1196" type="#_x0000_t75" style="width:9.75pt;height:11.25pt" o:ole="">
                  <v:imagedata r:id="rId341" o:title=""/>
                </v:shape>
                <o:OLEObject Type="Embed" ProgID="Equation.DSMT4" ShapeID="_x0000_i1196" DrawAspect="Content" ObjectID="_1687473964" r:id="rId342"/>
              </w:objec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là bao nhiêu?</w:t>
            </w:r>
          </w:p>
          <w:p w14:paraId="7F774775" w14:textId="7E1797AB" w:rsidR="00A11913" w:rsidRPr="003A6509" w:rsidRDefault="00A11913" w:rsidP="003330D3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hAnsi="Chu Van An" w:cs="Chu Van An"/>
                <w:b/>
                <w:color w:val="0000FF"/>
                <w:szCs w:val="24"/>
              </w:rPr>
            </w:pP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Ⓐ.</w:t>
            </w:r>
            <w:r w:rsidRPr="003A6509">
              <w:rPr>
                <w:rFonts w:ascii="Chu Van An" w:hAnsi="Chu Van An" w:cs="Chu Van An"/>
                <w:szCs w:val="24"/>
                <w:lang w:val="pt-BR"/>
              </w:rPr>
              <w:t xml:space="preserve"> 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 xml:space="preserve"> </w:t>
            </w:r>
            <w:r w:rsidRPr="003A6509">
              <w:rPr>
                <w:rFonts w:ascii="Chu Van An" w:eastAsia="Times New Roman" w:hAnsi="Chu Van An" w:cs="Chu Van An"/>
                <w:position w:val="-6"/>
                <w:szCs w:val="24"/>
                <w:lang w:val="x-none" w:eastAsia="x-none"/>
              </w:rPr>
              <w:object w:dxaOrig="195" w:dyaOrig="285" w14:anchorId="329E4188">
                <v:shape id="_x0000_i1197" type="#_x0000_t75" style="width:9.75pt;height:14.25pt" o:ole="">
                  <v:imagedata r:id="rId343" o:title=""/>
                </v:shape>
                <o:OLEObject Type="Embed" ProgID="Equation.DSMT4" ShapeID="_x0000_i1197" DrawAspect="Content" ObjectID="_1687473965" r:id="rId344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Ⓑ.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Cs w:val="24"/>
                <w:lang w:val="x-none" w:eastAsia="x-none"/>
              </w:rPr>
              <w:object w:dxaOrig="195" w:dyaOrig="285" w14:anchorId="7C44D266">
                <v:shape id="_x0000_i1198" type="#_x0000_t75" style="width:9.75pt;height:14.25pt" o:ole="">
                  <v:imagedata r:id="rId345" o:title=""/>
                </v:shape>
                <o:OLEObject Type="Embed" ProgID="Equation.DSMT4" ShapeID="_x0000_i1198" DrawAspect="Content" ObjectID="_1687473966" r:id="rId346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Ⓒ.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Cs w:val="24"/>
                <w:lang w:val="x-none" w:eastAsia="x-none"/>
              </w:rPr>
              <w:object w:dxaOrig="180" w:dyaOrig="285" w14:anchorId="774884A5">
                <v:shape id="_x0000_i1199" type="#_x0000_t75" style="width:9pt;height:14.25pt" o:ole="">
                  <v:imagedata r:id="rId347" o:title=""/>
                </v:shape>
                <o:OLEObject Type="Embed" ProgID="Equation.DSMT4" ShapeID="_x0000_i1199" DrawAspect="Content" ObjectID="_1687473967" r:id="rId348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ab/>
            </w:r>
            <w:r w:rsidR="00E9615E" w:rsidRPr="00E9615E">
              <w:rPr>
                <w:rFonts w:ascii="MS PMincho" w:eastAsia="MS PMincho" w:hAnsi="MS PMincho" w:cs="Chu Van An"/>
                <w:b/>
                <w:color w:val="0000FF"/>
                <w:szCs w:val="24"/>
              </w:rPr>
              <w:t>Ⓓ.</w:t>
            </w:r>
            <w:r w:rsidRPr="003A6509">
              <w:rPr>
                <w:rFonts w:ascii="Chu Van An" w:hAnsi="Chu Van An" w:cs="Chu Van An"/>
                <w:b/>
                <w:color w:val="0000FF"/>
                <w:szCs w:val="24"/>
              </w:rPr>
              <w:t xml:space="preserve">  </w:t>
            </w:r>
            <w:r w:rsidRPr="003A6509">
              <w:rPr>
                <w:rFonts w:ascii="Chu Van An" w:eastAsia="Times New Roman" w:hAnsi="Chu Van An" w:cs="Chu Van An"/>
                <w:position w:val="-6"/>
                <w:szCs w:val="24"/>
                <w:lang w:val="x-none" w:eastAsia="x-none"/>
              </w:rPr>
              <w:object w:dxaOrig="180" w:dyaOrig="285" w14:anchorId="341595DE">
                <v:shape id="_x0000_i1200" type="#_x0000_t75" style="width:9pt;height:14.25pt" o:ole="">
                  <v:imagedata r:id="rId349" o:title=""/>
                </v:shape>
                <o:OLEObject Type="Embed" ProgID="Equation.DSMT4" ShapeID="_x0000_i1200" DrawAspect="Content" ObjectID="_1687473968" r:id="rId350"/>
              </w:object>
            </w:r>
            <w:r w:rsidRPr="003A6509">
              <w:rPr>
                <w:rFonts w:ascii="Chu Van An" w:hAnsi="Chu Van An" w:cs="Chu Van An"/>
                <w:szCs w:val="24"/>
              </w:rPr>
              <w:t>.</w:t>
            </w:r>
          </w:p>
          <w:p w14:paraId="1DFD4A91" w14:textId="77777777" w:rsidR="00A11913" w:rsidRPr="0044542F" w:rsidRDefault="00A11913" w:rsidP="003330D3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444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9226848" w14:textId="77777777" w:rsidR="00A11913" w:rsidRPr="0044542F" w:rsidRDefault="00A11913" w:rsidP="003330D3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Cs w:val="22"/>
              </w:rPr>
            </w:pPr>
            <w:r w:rsidRPr="0044542F">
              <w:rPr>
                <w:rFonts w:ascii="CMU Serif Extra" w:hAnsi="CMU Serif Extra" w:cs="Chu Van An"/>
                <w:bCs/>
                <w:i/>
                <w:iCs/>
                <w:color w:val="FF0000"/>
                <w:szCs w:val="22"/>
              </w:rPr>
              <w:t>Lời giải</w:t>
            </w:r>
          </w:p>
        </w:tc>
      </w:tr>
    </w:tbl>
    <w:p w14:paraId="5C39D81C" w14:textId="21068A78" w:rsidR="002E637B" w:rsidRPr="002E637B" w:rsidRDefault="002E637B" w:rsidP="00A11913">
      <w:pPr>
        <w:tabs>
          <w:tab w:val="left" w:pos="992"/>
        </w:tabs>
        <w:ind w:left="992" w:hanging="992"/>
        <w:jc w:val="both"/>
        <w:rPr>
          <w:rFonts w:ascii="Chu Van An" w:eastAsia="Calibri" w:hAnsi="Chu Van An" w:cs="Chu Van An"/>
          <w:sz w:val="24"/>
          <w:szCs w:val="24"/>
        </w:rPr>
      </w:pPr>
    </w:p>
    <w:p w14:paraId="4A156990" w14:textId="77777777" w:rsidR="00E76256" w:rsidRPr="002E637B" w:rsidRDefault="00E76256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p w14:paraId="3343A4A9" w14:textId="77777777" w:rsidR="00E76256" w:rsidRPr="002E637B" w:rsidRDefault="00E76256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  <w:bookmarkStart w:id="99" w:name="30j0zll" w:colFirst="0" w:colLast="0"/>
      <w:bookmarkStart w:id="100" w:name="_1fob9te" w:colFirst="0" w:colLast="0"/>
      <w:bookmarkEnd w:id="99"/>
      <w:bookmarkEnd w:id="100"/>
    </w:p>
    <w:sectPr w:rsidR="00E76256" w:rsidRPr="002E637B">
      <w:headerReference w:type="default" r:id="rId351"/>
      <w:footerReference w:type="default" r:id="rId352"/>
      <w:pgSz w:w="12240" w:h="15840"/>
      <w:pgMar w:top="993" w:right="720" w:bottom="709" w:left="851" w:header="425" w:footer="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97390" w14:textId="77777777" w:rsidR="00C5715D" w:rsidRDefault="00C5715D">
      <w:pPr>
        <w:spacing w:after="0" w:line="240" w:lineRule="auto"/>
      </w:pPr>
      <w:r>
        <w:separator/>
      </w:r>
    </w:p>
  </w:endnote>
  <w:endnote w:type="continuationSeparator" w:id="0">
    <w:p w14:paraId="712741F8" w14:textId="77777777" w:rsidR="00C5715D" w:rsidRDefault="00C5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entieth Centur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MU Serif Extra">
    <w:panose1 w:val="02000603000000000000"/>
    <w:charset w:val="00"/>
    <w:family w:val="modern"/>
    <w:notTrueType/>
    <w:pitch w:val="variable"/>
    <w:sig w:usb0="A100027F" w:usb1="5001E9EB" w:usb2="00000004" w:usb3="00000000" w:csb0="00000117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7527F" w14:textId="6F79B5F5" w:rsidR="00E76256" w:rsidRPr="00E76256" w:rsidRDefault="00AD03AA" w:rsidP="00D261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center" w:pos="5334"/>
        <w:tab w:val="left" w:pos="6098"/>
      </w:tabs>
      <w:spacing w:after="0" w:line="240" w:lineRule="auto"/>
      <w:rPr>
        <w:color w:val="000000"/>
        <w:sz w:val="20"/>
        <w:szCs w:val="20"/>
      </w:rPr>
    </w:pPr>
    <w:r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7E520049" wp14:editId="4F684B50">
              <wp:simplePos x="0" y="0"/>
              <wp:positionH relativeFrom="column">
                <wp:posOffset>139700</wp:posOffset>
              </wp:positionH>
              <wp:positionV relativeFrom="paragraph">
                <wp:posOffset>-37465</wp:posOffset>
              </wp:positionV>
              <wp:extent cx="351155" cy="304165"/>
              <wp:effectExtent l="0" t="0" r="10795" b="19685"/>
              <wp:wrapNone/>
              <wp:docPr id="1" name="Diamo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304165"/>
                      </a:xfrm>
                      <a:prstGeom prst="diamond">
                        <a:avLst/>
                      </a:prstGeom>
                      <a:noFill/>
                      <a:ln w="19050" cap="flat" cmpd="sng">
                        <a:solidFill>
                          <a:srgbClr val="FF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E94D55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0049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1" o:spid="_x0000_s1190" type="#_x0000_t4" style="position:absolute;margin-left:11pt;margin-top:-2.95pt;width:27.65pt;height:23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" filled="f" strokecolor="red" strokeweight="1.5pt">
              <v:stroke startarrowwidth="narrow" startarrowlength="short" endarrowwidth="narrow" endarrowlength="short" joinstyle="round"/>
              <v:textbox inset="2.53958mm,2.53958mm,2.53958mm,2.53958mm">
                <w:txbxContent>
                  <w:p w14:paraId="4E94D554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0E79C5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hidden="0" allowOverlap="1" wp14:anchorId="37334E18" wp14:editId="71E1AD69">
              <wp:simplePos x="0" y="0"/>
              <wp:positionH relativeFrom="column">
                <wp:posOffset>-127000</wp:posOffset>
              </wp:positionH>
              <wp:positionV relativeFrom="paragraph">
                <wp:posOffset>-94615</wp:posOffset>
              </wp:positionV>
              <wp:extent cx="158115" cy="95250"/>
              <wp:effectExtent l="0" t="0" r="13335" b="19050"/>
              <wp:wrapNone/>
              <wp:docPr id="17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" cy="95250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8456B0B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37334E18" id="Oval 17" o:spid="_x0000_s1191" style="position:absolute;margin-left:-10pt;margin-top:-7.45pt;width:12.4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38456B0B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D26173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4B4A8318" wp14:editId="0898955E">
              <wp:simplePos x="0" y="0"/>
              <wp:positionH relativeFrom="column">
                <wp:posOffset>3384550</wp:posOffset>
              </wp:positionH>
              <wp:positionV relativeFrom="paragraph">
                <wp:posOffset>25400</wp:posOffset>
              </wp:positionV>
              <wp:extent cx="187325" cy="163195"/>
              <wp:effectExtent l="38100" t="19050" r="41275" b="65405"/>
              <wp:wrapNone/>
              <wp:docPr id="5" name="Star: 5 Point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87325" cy="16319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832DBC7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4A8318" id="Star: 5 Points 5" o:spid="_x0000_s1192" style="position:absolute;margin-left:266.5pt;margin-top:2pt;width:14.75pt;height:12.85pt;rotation:18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7325,1631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" adj="-11796480,,5400" path="m,62335r71552,l93663,r22110,62335l187325,62335r-57887,38525l151549,163195,93663,124669,35776,163195,57887,100860,,62335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62335;71552,62335;93663,0;115773,62335;187325,62335;129438,100860;151549,163195;93663,124669;35776,163195;57887,100860;0,62335" o:connectangles="0,0,0,0,0,0,0,0,0,0,0" textboxrect="0,0,187325,163195"/>
              <v:textbox inset="2.53958mm,2.53958mm,2.53958mm,2.53958mm">
                <w:txbxContent>
                  <w:p w14:paraId="5832DBC7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>
      <w:rPr>
        <w:color w:val="000000"/>
      </w:rPr>
      <w:t xml:space="preserve">      </w:t>
    </w:r>
    <w:r w:rsidR="00E76256">
      <w:rPr>
        <w:b/>
        <w:color w:val="0000CC"/>
        <w:sz w:val="28"/>
        <w:szCs w:val="28"/>
      </w:rPr>
      <w:t xml:space="preserve"> </w:t>
    </w:r>
    <w:r w:rsidR="00E76256">
      <w:rPr>
        <w:b/>
        <w:color w:val="0000CC"/>
        <w:sz w:val="28"/>
        <w:szCs w:val="28"/>
      </w:rPr>
      <w:fldChar w:fldCharType="begin"/>
    </w:r>
    <w:r w:rsidR="00E76256">
      <w:rPr>
        <w:b/>
        <w:color w:val="0000CC"/>
        <w:sz w:val="28"/>
        <w:szCs w:val="28"/>
      </w:rPr>
      <w:instrText>PAGE</w:instrText>
    </w:r>
    <w:r w:rsidR="00E76256">
      <w:rPr>
        <w:b/>
        <w:color w:val="0000CC"/>
        <w:sz w:val="28"/>
        <w:szCs w:val="28"/>
      </w:rPr>
      <w:fldChar w:fldCharType="separate"/>
    </w:r>
    <w:r w:rsidR="002E637B">
      <w:rPr>
        <w:b/>
        <w:noProof/>
        <w:color w:val="0000CC"/>
        <w:sz w:val="28"/>
        <w:szCs w:val="28"/>
      </w:rPr>
      <w:t>5</w:t>
    </w:r>
    <w:r w:rsidR="00E76256">
      <w:rPr>
        <w:b/>
        <w:color w:val="0000CC"/>
        <w:sz w:val="28"/>
        <w:szCs w:val="28"/>
      </w:rPr>
      <w:fldChar w:fldCharType="end"/>
    </w:r>
    <w:r w:rsidR="00E76256">
      <w:rPr>
        <w:b/>
        <w:color w:val="0000CC"/>
        <w:sz w:val="28"/>
        <w:szCs w:val="28"/>
      </w:rPr>
      <w:t xml:space="preserve">  </w:t>
    </w:r>
    <w:r w:rsidR="00D26173">
      <w:rPr>
        <w:b/>
        <w:color w:val="0000CC"/>
        <w:sz w:val="28"/>
        <w:szCs w:val="28"/>
      </w:rPr>
      <w:t xml:space="preserve">    </w:t>
    </w:r>
    <w:r w:rsidR="00E76256">
      <w:rPr>
        <w:b/>
        <w:color w:val="0000CC"/>
        <w:sz w:val="28"/>
        <w:szCs w:val="28"/>
      </w:rPr>
      <w:t xml:space="preserve">  </w:t>
    </w:r>
    <w:r w:rsidR="00E76256" w:rsidRPr="00E76256">
      <w:rPr>
        <w:rFonts w:ascii="Cambria Math" w:eastAsia="Cambria Math" w:hAnsi="Cambria Math" w:cs="Cambria Math"/>
        <w:b/>
        <w:color w:val="0000CC"/>
        <w:sz w:val="20"/>
        <w:szCs w:val="20"/>
      </w:rPr>
      <w:t>◈</w:t>
    </w:r>
    <w:r w:rsidR="00E76256" w:rsidRPr="00E76256">
      <w:rPr>
        <w:b/>
        <w:color w:val="0000CC"/>
        <w:sz w:val="20"/>
        <w:szCs w:val="20"/>
      </w:rPr>
      <w:t xml:space="preserve"> - Zalo chia s</w:t>
    </w:r>
    <w:r w:rsidR="00E76256" w:rsidRPr="00E76256">
      <w:rPr>
        <w:rFonts w:ascii="Calibri" w:eastAsia="Calibri" w:hAnsi="Calibri" w:cs="Calibri"/>
        <w:b/>
        <w:color w:val="0000CC"/>
        <w:sz w:val="20"/>
        <w:szCs w:val="20"/>
      </w:rPr>
      <w:t xml:space="preserve">ẻ </w:t>
    </w:r>
    <w:r w:rsidR="00D26173">
      <w:rPr>
        <w:rFonts w:ascii="Calibri" w:eastAsia="Calibri" w:hAnsi="Calibri" w:cs="Calibri"/>
        <w:b/>
        <w:color w:val="0000CC"/>
        <w:sz w:val="20"/>
        <w:szCs w:val="20"/>
      </w:rPr>
      <w:t>Word full giải _</w:t>
    </w:r>
    <w:r w:rsidR="00E76256" w:rsidRPr="00E76256">
      <w:rPr>
        <w:b/>
        <w:color w:val="0000CC"/>
        <w:sz w:val="20"/>
        <w:szCs w:val="20"/>
      </w:rPr>
      <w:t xml:space="preserve"> 0774860155</w:t>
    </w:r>
    <w:r w:rsidR="00E76256" w:rsidRPr="00E76256">
      <w:rPr>
        <w:color w:val="000000"/>
        <w:sz w:val="20"/>
        <w:szCs w:val="20"/>
      </w:rPr>
      <w:tab/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4384" behindDoc="1" locked="0" layoutInCell="1" hidden="0" allowOverlap="1" wp14:anchorId="15142E83" wp14:editId="4249199A">
              <wp:simplePos x="0" y="0"/>
              <wp:positionH relativeFrom="column">
                <wp:posOffset>12700</wp:posOffset>
              </wp:positionH>
              <wp:positionV relativeFrom="paragraph">
                <wp:posOffset>-63499</wp:posOffset>
              </wp:positionV>
              <wp:extent cx="6887845" cy="331470"/>
              <wp:effectExtent l="0" t="0" r="0" b="0"/>
              <wp:wrapNone/>
              <wp:docPr id="24" name="Right 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1906840" y="3619028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0">
                            <a:srgbClr val="FEEDD6"/>
                          </a:gs>
                          <a:gs pos="11000">
                            <a:srgbClr val="F7FFEB"/>
                          </a:gs>
                          <a:gs pos="93000">
                            <a:srgbClr val="E6FFFE"/>
                          </a:gs>
                          <a:gs pos="100000">
                            <a:srgbClr val="0000CC"/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txbx>
                      <w:txbxContent>
                        <w:p w14:paraId="5A397E4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42E83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4" o:spid="_x0000_s1193" type="#_x0000_t6" style="position:absolute;margin-left:1pt;margin-top:-5pt;width:542.35pt;height:26.1pt;rotation:180;flip:x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" fillcolor="#feedd6" stroked="f">
              <v:fill color2="#00c" colors="0 #feedd6;7209f #f7ffeb;60948f #e6fffe;1 #00c" focus="100%" type="gradient">
                <o:fill v:ext="view" type="gradientUnscaled"/>
              </v:fill>
              <v:textbox inset="2.53958mm,2.53958mm,2.53958mm,2.53958mm">
                <w:txbxContent>
                  <w:p w14:paraId="5A397E4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96803C3" wp14:editId="76650902">
              <wp:simplePos x="0" y="0"/>
              <wp:positionH relativeFrom="column">
                <wp:posOffset>50801</wp:posOffset>
              </wp:positionH>
              <wp:positionV relativeFrom="paragraph">
                <wp:posOffset>-38099</wp:posOffset>
              </wp:positionV>
              <wp:extent cx="61594" cy="328930"/>
              <wp:effectExtent l="0" t="0" r="0" b="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141" y="3623473"/>
                        <a:ext cx="45719" cy="31305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275A216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6803C3" id="Rectangle: Rounded Corners 25" o:spid="_x0000_s1194" style="position:absolute;margin-left:4pt;margin-top:-3pt;width:4.85pt;height:25.9pt;rotation:18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6275A216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1D178245" wp14:editId="29ED6450">
              <wp:simplePos x="0" y="0"/>
              <wp:positionH relativeFrom="column">
                <wp:posOffset>114300</wp:posOffset>
              </wp:positionH>
              <wp:positionV relativeFrom="paragraph">
                <wp:posOffset>-25399</wp:posOffset>
              </wp:positionV>
              <wp:extent cx="60960" cy="309880"/>
              <wp:effectExtent l="0" t="0" r="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32998"/>
                        <a:ext cx="45085" cy="29400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E8EF13C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D178245" id="Rectangle: Rounded Corners 3" o:spid="_x0000_s1195" style="position:absolute;margin-left:9pt;margin-top:-2pt;width:4.8pt;height:24.4pt;rotation:18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5E8EF13C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7456" behindDoc="0" locked="0" layoutInCell="1" hidden="0" allowOverlap="1" wp14:anchorId="132E2356" wp14:editId="77870992">
              <wp:simplePos x="0" y="0"/>
              <wp:positionH relativeFrom="column">
                <wp:posOffset>114300</wp:posOffset>
              </wp:positionH>
              <wp:positionV relativeFrom="paragraph">
                <wp:posOffset>-50799</wp:posOffset>
              </wp:positionV>
              <wp:extent cx="60960" cy="337185"/>
              <wp:effectExtent l="0" t="0" r="0" b="0"/>
              <wp:wrapNone/>
              <wp:docPr id="9" name="Rectangle: Rounded Corner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19345"/>
                        <a:ext cx="45085" cy="32131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7BBAEA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5BC0C2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32E2356" id="Rectangle: Rounded Corners 9" o:spid="_x0000_s1196" style="position:absolute;margin-left:9pt;margin-top:-4pt;width:4.8pt;height:26.55pt;rotation:18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" fillcolor="#7bbaea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45BC0C2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F8FD57E" wp14:editId="0BFE065D">
              <wp:simplePos x="0" y="0"/>
              <wp:positionH relativeFrom="column">
                <wp:posOffset>3086100</wp:posOffset>
              </wp:positionH>
              <wp:positionV relativeFrom="paragraph">
                <wp:posOffset>114300</wp:posOffset>
              </wp:positionV>
              <wp:extent cx="143510" cy="140335"/>
              <wp:effectExtent l="0" t="0" r="0" b="0"/>
              <wp:wrapNone/>
              <wp:docPr id="8" name="Star: 5 Point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282183" y="3717770"/>
                        <a:ext cx="127635" cy="124460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011BC8F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FD57E" id="Star: 5 Points 8" o:spid="_x0000_s1197" style="position:absolute;margin-left:243pt;margin-top:9pt;width:11.3pt;height:11.05pt;rotation:18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" adj="-11796480,,5400" path="m,47539r48753,1l63818,,78882,47540r48753,-1l88193,76920r15066,47540l63818,95078,24376,124460,39442,76920,,47539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47539;48753,47540;63818,0;78882,47540;127635,47539;88193,76920;103259,124460;63818,95078;24376,124460;39442,76920;0,47539" o:connectangles="0,0,0,0,0,0,0,0,0,0,0" textboxrect="0,0,127635,124460"/>
              <v:textbox inset="2.53958mm,2.53958mm,2.53958mm,2.53958mm">
                <w:txbxContent>
                  <w:p w14:paraId="011BC8F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2B46CB1E" wp14:editId="55EB139E">
              <wp:simplePos x="0" y="0"/>
              <wp:positionH relativeFrom="column">
                <wp:posOffset>2832100</wp:posOffset>
              </wp:positionH>
              <wp:positionV relativeFrom="paragraph">
                <wp:posOffset>190500</wp:posOffset>
              </wp:positionV>
              <wp:extent cx="91440" cy="82550"/>
              <wp:effectExtent l="0" t="0" r="0" b="0"/>
              <wp:wrapNone/>
              <wp:docPr id="6" name="Star: 5 Point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308218" y="3746663"/>
                        <a:ext cx="75565" cy="6667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D1BCC6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46CB1E" id="Star: 5 Points 6" o:spid="_x0000_s1198" style="position:absolute;margin-left:223pt;margin-top:15pt;width:7.2pt;height:6.5pt;rotation:18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66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" adj="-11796480,,5400" path="m,25468r28863,l37783,r8919,25468l75565,25468,52214,41207r8919,25468l37783,50935,14432,66675,23351,41207,,25468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25468;28863,25468;37783,0;46702,25468;75565,25468;52214,41207;61133,66675;37783,50935;14432,66675;23351,41207;0,25468" o:connectangles="0,0,0,0,0,0,0,0,0,0,0" textboxrect="0,0,75565,66675"/>
              <v:textbox inset="2.53958mm,2.53958mm,2.53958mm,2.53958mm">
                <w:txbxContent>
                  <w:p w14:paraId="1D1BCC6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D26173">
      <w:rPr>
        <w:color w:val="000000"/>
        <w:sz w:val="20"/>
        <w:szCs w:val="20"/>
      </w:rPr>
      <w:tab/>
    </w:r>
    <w:r w:rsidR="00D26173">
      <w:rPr>
        <w:color w:val="000000"/>
        <w:sz w:val="20"/>
        <w:szCs w:val="20"/>
      </w:rPr>
      <w:tab/>
    </w:r>
  </w:p>
  <w:p w14:paraId="56C4B6EA" w14:textId="77777777" w:rsidR="00E76256" w:rsidRDefault="00E7625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157"/>
      </w:tabs>
      <w:spacing w:after="0" w:line="240" w:lineRule="auto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ABA3F" w14:textId="77777777" w:rsidR="00C5715D" w:rsidRDefault="00C5715D">
      <w:pPr>
        <w:spacing w:after="0" w:line="240" w:lineRule="auto"/>
      </w:pPr>
      <w:r>
        <w:separator/>
      </w:r>
    </w:p>
  </w:footnote>
  <w:footnote w:type="continuationSeparator" w:id="0">
    <w:p w14:paraId="13148DBA" w14:textId="77777777" w:rsidR="00C5715D" w:rsidRDefault="00C57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1502C" w14:textId="138F098D" w:rsidR="00E76256" w:rsidRDefault="00D26173">
    <w:pPr>
      <w:spacing w:line="240" w:lineRule="auto"/>
      <w:ind w:left="992" w:hanging="566"/>
      <w:jc w:val="center"/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06F3A517" wp14:editId="53FB4159">
              <wp:simplePos x="0" y="0"/>
              <wp:positionH relativeFrom="column">
                <wp:posOffset>-83185</wp:posOffset>
              </wp:positionH>
              <wp:positionV relativeFrom="paragraph">
                <wp:posOffset>-60325</wp:posOffset>
              </wp:positionV>
              <wp:extent cx="7017385" cy="9793473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93473"/>
                        <a:chOff x="1837308" y="0"/>
                        <a:chExt cx="7017385" cy="7613063"/>
                      </a:xfrm>
                    </wpg:grpSpPr>
                    <wpg:grpSp>
                      <wpg:cNvPr id="929" name="Group 926"/>
                      <wpg:cNvGrpSpPr/>
                      <wpg:grpSpPr>
                        <a:xfrm>
                          <a:off x="1837308" y="0"/>
                          <a:ext cx="7017385" cy="7613063"/>
                          <a:chOff x="-21352" y="1400"/>
                          <a:chExt cx="7018168" cy="9795072"/>
                        </a:xfrm>
                      </wpg:grpSpPr>
                      <wps:wsp>
                        <wps:cNvPr id="930" name="Rectangle 927"/>
                        <wps:cNvSpPr/>
                        <wps:spPr>
                          <a:xfrm>
                            <a:off x="-21352" y="1400"/>
                            <a:ext cx="7018150" cy="972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194F91" w14:textId="2B23286B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ED25940" w14:textId="77777777" w:rsidR="00D26173" w:rsidRDefault="00D26173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931" name="Group 928"/>
                        <wpg:cNvGrpSpPr/>
                        <wpg:grpSpPr>
                          <a:xfrm>
                            <a:off x="-21352" y="1400"/>
                            <a:ext cx="7018168" cy="9795072"/>
                            <a:chOff x="-57550" y="12075"/>
                            <a:chExt cx="7018217" cy="10093966"/>
                          </a:xfrm>
                        </wpg:grpSpPr>
                        <wpg:grpSp>
                          <wpg:cNvPr id="932" name="Group 929"/>
                          <wpg:cNvGrpSpPr/>
                          <wpg:grpSpPr>
                            <a:xfrm>
                              <a:off x="-57550" y="12075"/>
                              <a:ext cx="6974616" cy="451083"/>
                              <a:chOff x="-57550" y="12075"/>
                              <a:chExt cx="6974616" cy="451083"/>
                            </a:xfrm>
                          </wpg:grpSpPr>
                          <wpg:grpSp>
                            <wpg:cNvPr id="933" name="Group 930"/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g:grpSp>
                              <wpg:cNvPr id="934" name="Group 931"/>
                              <wpg:cNvGrpSpPr/>
                              <wpg:grpSpPr>
                                <a:xfrm>
                                  <a:off x="-57550" y="40078"/>
                                  <a:ext cx="6974616" cy="423080"/>
                                  <a:chOff x="-57550" y="40078"/>
                                  <a:chExt cx="6974616" cy="423080"/>
                                </a:xfrm>
                              </wpg:grpSpPr>
                              <wps:wsp>
                                <wps:cNvPr id="935" name="Diagonal Stripe 932"/>
                                <wps:cNvSpPr/>
                                <wps:spPr>
                                  <a:xfrm rot="-5400000" flipH="1">
                                    <a:off x="3228857" y="-3245505"/>
                                    <a:ext cx="401802" cy="6974616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83000">
                                        <a:srgbClr val="FFFFFF"/>
                                      </a:gs>
                                      <a:gs pos="91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086B15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6" name="Rectangle: Rounded Corners 933"/>
                                <wps:cNvSpPr/>
                                <wps:spPr>
                                  <a:xfrm flipH="1">
                                    <a:off x="40943" y="40078"/>
                                    <a:ext cx="45719" cy="42308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8A6F6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7" name="Rectangle: Rounded Corners 934"/>
                                <wps:cNvSpPr/>
                                <wps:spPr>
                                  <a:xfrm>
                                    <a:off x="137547" y="61728"/>
                                    <a:ext cx="45722" cy="380974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A560B4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" name="Rectangle: Rounded Corners 935"/>
                                <wps:cNvSpPr/>
                                <wps:spPr>
                                  <a:xfrm flipH="1">
                                    <a:off x="223296" y="41413"/>
                                    <a:ext cx="45722" cy="37589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94D6CC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9" name="Star: 5 Points 936"/>
                                <wps:cNvSpPr/>
                                <wps:spPr>
                                  <a:xfrm>
                                    <a:off x="269016" y="99898"/>
                                    <a:ext cx="223283" cy="223283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827A2F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0" name="Star: 5 Points 937"/>
                                <wps:cNvSpPr/>
                                <wps:spPr>
                                  <a:xfrm>
                                    <a:off x="563540" y="80576"/>
                                    <a:ext cx="152743" cy="152218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F49B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1" name="Star: 5 Points 938"/>
                                <wps:cNvSpPr/>
                                <wps:spPr>
                                  <a:xfrm>
                                    <a:off x="831568" y="77446"/>
                                    <a:ext cx="131846" cy="13184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B6077B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42" name="Group 939"/>
                              <wpg:cNvGrpSpPr/>
                              <wpg:grpSpPr>
                                <a:xfrm>
                                  <a:off x="1015476" y="56275"/>
                                  <a:ext cx="1535647" cy="191388"/>
                                  <a:chOff x="1015476" y="56275"/>
                                  <a:chExt cx="1535647" cy="191388"/>
                                </a:xfrm>
                              </wpg:grpSpPr>
                              <wps:wsp>
                                <wps:cNvPr id="943" name="Rectangle: Rounded Corners 940"/>
                                <wps:cNvSpPr/>
                                <wps:spPr>
                                  <a:xfrm rot="5400570">
                                    <a:off x="1687733" y="-615839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ECF35D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4" name="Rectangle: Rounded Corners 941"/>
                                <wps:cNvSpPr/>
                                <wps:spPr>
                                  <a:xfrm rot="5400570" flipH="1">
                                    <a:off x="1687835" y="-542686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CF1554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45" name="Rectangle: Rounded Corners 942"/>
                              <wps:cNvSpPr/>
                              <wps:spPr>
                                <a:xfrm rot="5400570" flipH="1">
                                  <a:off x="4773044" y="-110447"/>
                                  <a:ext cx="15872" cy="391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95D6C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946" name="Rectangle 943"/>
                            <wps:cNvSpPr/>
                            <wps:spPr>
                              <a:xfrm>
                                <a:off x="1185908" y="12075"/>
                                <a:ext cx="1297305" cy="350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DC680F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0"/>
                                    </w:rPr>
                                    <w:t>FB: Duong Hung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947" name="Group 944"/>
                          <wpg:cNvGrpSpPr/>
                          <wpg:grpSpPr>
                            <a:xfrm>
                              <a:off x="-36170" y="9626991"/>
                              <a:ext cx="6996837" cy="479050"/>
                              <a:chOff x="-36170" y="9626991"/>
                              <a:chExt cx="6996837" cy="479050"/>
                            </a:xfrm>
                          </wpg:grpSpPr>
                          <wpg:grpSp>
                            <wpg:cNvPr id="948" name="Group 945"/>
                            <wpg:cNvGrpSpPr/>
                            <wpg:grpSpPr>
                              <a:xfrm rot="10800000">
                                <a:off x="-36170" y="9626991"/>
                                <a:ext cx="6996837" cy="408726"/>
                                <a:chOff x="-102665" y="9374468"/>
                                <a:chExt cx="6996837" cy="408726"/>
                              </a:xfrm>
                            </wpg:grpSpPr>
                            <wpg:grpSp>
                              <wpg:cNvPr id="949" name="Group 946"/>
                              <wpg:cNvGrpSpPr/>
                              <wpg:grpSpPr>
                                <a:xfrm>
                                  <a:off x="-102665" y="9405053"/>
                                  <a:ext cx="6996837" cy="378140"/>
                                  <a:chOff x="-102665" y="9405053"/>
                                  <a:chExt cx="6996837" cy="378140"/>
                                </a:xfrm>
                              </wpg:grpSpPr>
                              <wps:wsp>
                                <wps:cNvPr id="950" name="Diagonal Stripe 947"/>
                                <wps:cNvSpPr/>
                                <wps:spPr>
                                  <a:xfrm rot="-5400000" flipH="1">
                                    <a:off x="3207185" y="6096206"/>
                                    <a:ext cx="377138" cy="6996837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2000">
                                        <a:srgbClr val="EEDCF6"/>
                                      </a:gs>
                                      <a:gs pos="57000">
                                        <a:srgbClr val="FFFFFF"/>
                                      </a:gs>
                                      <a:gs pos="93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056EF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1" name="Rectangle: Rounded Corners 948"/>
                                <wps:cNvSpPr/>
                                <wps:spPr>
                                  <a:xfrm flipH="1">
                                    <a:off x="21890" y="9405396"/>
                                    <a:ext cx="45722" cy="35640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27CB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2" name="Rectangle: Rounded Corners 949"/>
                                <wps:cNvSpPr/>
                                <wps:spPr>
                                  <a:xfrm flipH="1">
                                    <a:off x="127593" y="9405053"/>
                                    <a:ext cx="45719" cy="336528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484ED8A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3" name="Rectangle: Rounded Corners 950"/>
                                <wps:cNvSpPr/>
                                <wps:spPr>
                                  <a:xfrm>
                                    <a:off x="211865" y="9415687"/>
                                    <a:ext cx="45719" cy="32589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3B1C2D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4" name="Star: 5 Points 951"/>
                                <wps:cNvSpPr/>
                                <wps:spPr>
                                  <a:xfrm>
                                    <a:off x="340955" y="9526282"/>
                                    <a:ext cx="151345" cy="17667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F5F3CF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5" name="Star: 5 Points 952"/>
                                <wps:cNvSpPr/>
                                <wps:spPr>
                                  <a:xfrm>
                                    <a:off x="626707" y="9505597"/>
                                    <a:ext cx="128219" cy="128676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D7948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6" name="Star: 5 Points 953"/>
                                <wps:cNvSpPr/>
                                <wps:spPr>
                                  <a:xfrm>
                                    <a:off x="893414" y="9486391"/>
                                    <a:ext cx="98581" cy="85250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81A89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57" name="Group 954"/>
                              <wpg:cNvGrpSpPr/>
                              <wpg:grpSpPr>
                                <a:xfrm>
                                  <a:off x="1015475" y="9539194"/>
                                  <a:ext cx="1535647" cy="191388"/>
                                  <a:chOff x="1015475" y="9539194"/>
                                  <a:chExt cx="1535647" cy="191388"/>
                                </a:xfrm>
                              </wpg:grpSpPr>
                              <wps:wsp>
                                <wps:cNvPr id="958" name="Rectangle: Rounded Corners 955"/>
                                <wps:cNvSpPr/>
                                <wps:spPr>
                                  <a:xfrm rot="5400570">
                                    <a:off x="1687732" y="8867080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322A5E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9" name="Rectangle: Rounded Corners 956"/>
                                <wps:cNvSpPr/>
                                <wps:spPr>
                                  <a:xfrm rot="5400570" flipH="1">
                                    <a:off x="1687834" y="8940233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13AEF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61" name="Rectangle: Rounded Corners 957"/>
                              <wps:cNvSpPr/>
                              <wps:spPr>
                                <a:xfrm rot="5400570">
                                  <a:off x="1668445" y="7678104"/>
                                  <a:ext cx="47116" cy="34945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98E5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95" name="Rectangle: Rounded Corners 958"/>
                              <wps:cNvSpPr/>
                              <wps:spPr>
                                <a:xfrm rot="5400570" flipH="1">
                                  <a:off x="5554107" y="9186488"/>
                                  <a:ext cx="15872" cy="391896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E43198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096" name="Rectangle 959"/>
                            <wps:cNvSpPr/>
                            <wps:spPr>
                              <a:xfrm>
                                <a:off x="4459298" y="9679599"/>
                                <a:ext cx="1484666" cy="4264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1F04D" w14:textId="77777777" w:rsidR="00E76256" w:rsidRDefault="00E76256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1"/>
                                    </w:rPr>
                                    <w:t>WORD XINH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097" name="Right Triangle 960"/>
                        <wps:cNvSpPr/>
                        <wps:spPr>
                          <a:xfrm flipH="1">
                            <a:off x="152380" y="54591"/>
                            <a:ext cx="6757035" cy="340045"/>
                          </a:xfrm>
                          <a:prstGeom prst="rtTriangle">
                            <a:avLst/>
                          </a:prstGeom>
                          <a:gradFill>
                            <a:gsLst>
                              <a:gs pos="0">
                                <a:srgbClr val="FEEDD6"/>
                              </a:gs>
                              <a:gs pos="12384">
                                <a:srgbClr val="FCF5DD"/>
                              </a:gs>
                              <a:gs pos="40000">
                                <a:srgbClr val="F9FFE7"/>
                              </a:gs>
                              <a:gs pos="89000">
                                <a:srgbClr val="FAFCE3"/>
                              </a:gs>
                              <a:gs pos="93000">
                                <a:srgbClr val="E6FFFE"/>
                              </a:gs>
                              <a:gs pos="100000">
                                <a:srgbClr val="0000CC"/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58E8DB7F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F3A517" id="Group 21" o:spid="_x0000_s1151" style="position:absolute;left:0;text-align:left;margin-left:-6.55pt;margin-top:-4.75pt;width:552.55pt;height:771.15pt;z-index:-251658240;mso-wrap-distance-left:0;mso-wrap-distance-right:0;mso-position-horizontal-relative:text;mso-position-vertical-relative:text;mso-width-relative:margin;mso-height-relative:margin" coordorigin="18373" coordsize="70173,76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">
              <v:group id="Group 926" o:spid="_x0000_s1152" style="position:absolute;left:18373;width:70173;height:76130" coordorigin="-213,14" coordsize="70181,9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  <v:rect id="Rectangle 927" o:spid="_x0000_s1153" style="position:absolute;left:-213;top:14;width:70180;height:97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" filled="f" stroked="f">
                  <v:textbox inset="2.53958mm,2.53958mm,2.53958mm,2.53958mm">
                    <w:txbxContent>
                      <w:p w14:paraId="42194F91" w14:textId="2B23286B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  <w:p w14:paraId="7ED25940" w14:textId="77777777" w:rsidR="00D26173" w:rsidRDefault="00D26173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928" o:spid="_x0000_s1154" style="position:absolute;left:-213;top:14;width:70181;height:97950" coordorigin="-575,120" coordsize="70182,100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group id="Group 929" o:spid="_x0000_s1155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  <v:group id="Group 930" o:spid="_x0000_s1156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el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">
                      <v:group id="Group 931" o:spid="_x0000_s1157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/R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">
                        <v:shape id="Diagonal Stripe 932" o:spid="_x0000_s1158" style="position:absolute;left:32289;top:-32455;width:4018;height:69745;rotation:90;flip:x;visibility:visible;mso-wrap-style:square;v-text-anchor:middle" coordsize="401802,69746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" adj="-11796480,,5400" path="m,l,,401802,,,6974616,,xe" fillcolor="#eedcf6" stroked="f">
                          <v:fill color2="#00c" focusposition=".5,.5" focussize="" colors="0 #eedcf6;54395f white;59638f #ff6;1 #00c" focus="100%" type="gradientRadial"/>
                          <v:stroke joinstyle="miter"/>
                          <v:formulas/>
                          <v:path arrowok="t" o:connecttype="custom" o:connectlocs="0,0;0,0;401802,0;0,6974616;0,0" o:connectangles="0,0,0,0,0" textboxrect="0,0,401802,6974616"/>
                          <v:textbox inset="2.53958mm,2.53958mm,2.53958mm,2.53958mm">
                            <w:txbxContent>
                              <w:p w14:paraId="2086B15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33" o:spid="_x0000_s1159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8A6F6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4" o:spid="_x0000_s1160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0A560B45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5" o:spid="_x0000_s1161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394D6CC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36" o:spid="_x0000_s1162" style="position:absolute;left:2690;top:998;width:2232;height:2233;visibility:visible;mso-wrap-style:square;v-text-anchor:middle" coordsize="223283,2232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" adj="-11796480,,5400" path="m,85286r85287,1l111642,r26354,85287l223283,85286r-68999,52710l180640,223282,111642,170572,42643,223282,68999,137996,,85286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85286;85287,85287;111642,0;137996,85287;223283,85286;154284,137996;180640,223282;111642,170572;42643,223282;68999,137996;0,85286" o:connectangles="0,0,0,0,0,0,0,0,0,0,0" textboxrect="0,0,223283,223283"/>
                          <v:textbox inset="2.53958mm,2.53958mm,2.53958mm,2.53958mm">
                            <w:txbxContent>
                              <w:p w14:paraId="0827A2F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7" o:spid="_x0000_s1163" style="position:absolute;left:5635;top:805;width:1527;height:1522;visibility:visible;mso-wrap-style:square;v-text-anchor:middle" coordsize="152743,1522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" adj="-11796480,,5400" path="m,58142r58343,l76372,,94400,58142r58343,l105542,94076r18030,58142l76372,116283,29171,152218,47201,94076,,58142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8142;58343,58142;76372,0;94400,58142;152743,58142;105542,94076;123572,152218;76372,116283;29171,152218;47201,94076;0,58142" o:connectangles="0,0,0,0,0,0,0,0,0,0,0" textboxrect="0,0,152743,152218"/>
                          <v:textbox inset="2.53958mm,2.53958mm,2.53958mm,2.53958mm">
                            <w:txbxContent>
                              <w:p w14:paraId="6B1F49B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8" o:spid="_x0000_s1164" style="position:absolute;left:8315;top:774;width:1319;height:1318;visibility:visible;mso-wrap-style:square;v-text-anchor:middle" coordsize="131846,1318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" adj="-11796480,,5400" path="m,50361r50361,l65923,,81485,50361r50361,l91103,81486r15563,50361l65923,100721,25180,131847,40743,81486,,50361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0361;50361,50361;65923,0;81485,50361;131846,50361;91103,81486;106666,131847;65923,100721;25180,131847;40743,81486;0,50361" o:connectangles="0,0,0,0,0,0,0,0,0,0,0" textboxrect="0,0,131846,131847"/>
                          <v:textbox inset="2.53958mm,2.53958mm,2.53958mm,2.53958mm">
                            <w:txbxContent>
                              <w:p w14:paraId="0B6077B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39" o:spid="_x0000_s1165" style="position:absolute;left:10154;top:562;width:15357;height:1914" coordorigin="10154,562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    <v:roundrect id="Rectangle: Rounded Corners 940" o:spid="_x0000_s1166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" fillcolor="#00c" stroked="f">
                          <v:textbox inset="2.53958mm,2.53958mm,2.53958mm,2.53958mm">
                            <w:txbxContent>
                              <w:p w14:paraId="33ECF35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1" o:spid="_x0000_s1167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" fillcolor="#feffd5" stroked="f">
                          <v:textbox inset="2.53958mm,2.53958mm,2.53958mm,2.53958mm">
                            <w:txbxContent>
                              <w:p w14:paraId="6CF15546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42" o:spid="_x0000_s1168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" fillcolor="#eefed2" stroked="f">
                        <v:textbox inset="2.53958mm,2.53958mm,2.53958mm,2.53958mm">
                          <w:txbxContent>
                            <w:p w14:paraId="0A95D6C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43" o:spid="_x0000_s1169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" filled="f" stroked="f">
                      <v:textbox inset="2.53958mm,1.2694mm,2.53958mm,1.2694mm">
                        <w:txbxContent>
                          <w:p w14:paraId="6BDC680F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0"/>
                              </w:rPr>
                              <w:t>FB: Duong Hung</w:t>
                            </w:r>
                          </w:p>
                        </w:txbxContent>
                      </v:textbox>
                    </v:rect>
                  </v:group>
                  <v:group id="Group 944" o:spid="_x0000_s1170" style="position:absolute;left:-361;top:96269;width:69967;height:4791" coordorigin="-361,96269" coordsize="69968,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  <v:group id="Group 945" o:spid="_x0000_s1171" style="position:absolute;left:-361;top:96269;width:69967;height:4088;rotation:180" coordorigin="-1026,93744" coordsize="69968,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">
                      <v:group id="Group 946" o:spid="_x0000_s1172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    <v:shape id="Diagonal Stripe 947" o:spid="_x0000_s1173" style="position:absolute;left:32072;top:60962;width:3771;height:69967;rotation:90;flip:x;visibility:visible;mso-wrap-style:square;v-text-anchor:middle" coordsize="377138,6996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" adj="-11796480,,5400" path="m,l,,377138,,,6996837,,xe" fillcolor="#eedcf6" stroked="f">
                          <v:fill color2="#00c" focusposition=".5,.5" focussize="" colors="0 #eedcf6;1311f #eedcf6;37356f white;60948f #ff6;1 #00c" focus="100%" type="gradientRadial"/>
                          <v:stroke joinstyle="miter"/>
                          <v:formulas/>
                          <v:path arrowok="t" o:connecttype="custom" o:connectlocs="0,0;0,0;377138,0;0,6996837;0,0" o:connectangles="0,0,0,0,0" textboxrect="0,0,377138,6996837"/>
                          <v:textbox inset="2.53958mm,2.53958mm,2.53958mm,2.53958mm">
                            <w:txbxContent>
                              <w:p w14:paraId="339056EF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48" o:spid="_x0000_s1174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127CB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9" o:spid="_x0000_s1175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484ED8A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0" o:spid="_x0000_s1176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53B1C2D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51" o:spid="_x0000_s1177" style="position:absolute;left:3409;top:95262;width:1514;height:1767;visibility:visible;mso-wrap-style:square;v-text-anchor:middle" coordsize="151345,1766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" adj="-11796480,,5400" path="m,67484r57809,1l75673,,93536,67485r57809,-1l104576,109192r17865,67485l75673,134968,28904,176677,46769,109192,,67484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67484;57809,67485;75673,0;93536,67485;151345,67484;104576,109192;122441,176677;75673,134968;28904,176677;46769,109192;0,67484" o:connectangles="0,0,0,0,0,0,0,0,0,0,0" textboxrect="0,0,151345,176677"/>
                          <v:textbox inset="2.53958mm,2.53958mm,2.53958mm,2.53958mm">
                            <w:txbxContent>
                              <w:p w14:paraId="3F5F3CF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2" o:spid="_x0000_s1178" style="position:absolute;left:6267;top:95055;width:1282;height:1287;visibility:visible;mso-wrap-style:square;v-text-anchor:middle" coordsize="128219,1286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" adj="-11796480,,5400" path="m,49150r48976,l64110,,79243,49150r48976,l88597,79526r15134,49150l64110,98299,24488,128676,39622,79526,,49150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49150;48976,49150;64110,0;79243,49150;128219,49150;88597,79526;103731,128676;64110,98299;24488,128676;39622,79526;0,49150" o:connectangles="0,0,0,0,0,0,0,0,0,0,0" textboxrect="0,0,128219,128676"/>
                          <v:textbox inset="2.53958mm,2.53958mm,2.53958mm,2.53958mm">
                            <w:txbxContent>
                              <w:p w14:paraId="19D7948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3" o:spid="_x0000_s1179" style="position:absolute;left:8934;top:94863;width:985;height:853;visibility:visible;mso-wrap-style:square;v-text-anchor:middle" coordsize="98581,85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" adj="-11796480,,5400" path="m,32563r37655,l49291,,60926,32563r37655,l68117,52687,79754,85250,49291,65125,18827,85250,30464,52687,,32563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32563;37655,32563;49291,0;60926,32563;98581,32563;68117,52687;79754,85250;49291,65125;18827,85250;30464,52687;0,32563" o:connectangles="0,0,0,0,0,0,0,0,0,0,0" textboxrect="0,0,98581,85250"/>
                          <v:textbox inset="2.53958mm,2.53958mm,2.53958mm,2.53958mm">
                            <w:txbxContent>
                              <w:p w14:paraId="1981A89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54" o:spid="_x0000_s1180" style="position:absolute;left:10154;top:95391;width:15357;height:1914" coordorigin="10154,95391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      <v:roundrect id="Rectangle: Rounded Corners 955" o:spid="_x0000_s1181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" fillcolor="#00c" stroked="f">
                          <v:textbox inset="2.53958mm,2.53958mm,2.53958mm,2.53958mm">
                            <w:txbxContent>
                              <w:p w14:paraId="54322A5E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6" o:spid="_x0000_s1182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" fillcolor="#feffd5" stroked="f">
                          <v:textbox inset="2.53958mm,2.53958mm,2.53958mm,2.53958mm">
                            <w:txbxContent>
                              <w:p w14:paraId="7013AEF9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57" o:spid="_x0000_s1183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" fillcolor="#ffc000" stroked="f">
                        <v:textbox inset="2.53958mm,2.53958mm,2.53958mm,2.53958mm">
                          <w:txbxContent>
                            <w:p w14:paraId="4B98E5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  <v:roundrect id="Rectangle: Rounded Corners 958" o:spid="_x0000_s1184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" fillcolor="#eefed2" stroked="f">
                        <v:textbox inset="2.53958mm,2.53958mm,2.53958mm,2.53958mm">
                          <w:txbxContent>
                            <w:p w14:paraId="52E43198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59" o:spid="_x0000_s1185" style="position:absolute;left:44592;top:96795;width:14847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" filled="f" stroked="f">
                      <v:textbox inset="2.53958mm,1.2694mm,2.53958mm,1.2694mm">
                        <w:txbxContent>
                          <w:p w14:paraId="5C71F04D" w14:textId="77777777" w:rsidR="00E76256" w:rsidRDefault="00E7625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1"/>
                              </w:rPr>
                              <w:t>WORD XINH</w:t>
                            </w:r>
                          </w:p>
                        </w:txbxContent>
                      </v:textbox>
                    </v:rect>
                  </v:group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960" o:spid="_x0000_s1186" type="#_x0000_t6" style="position:absolute;left:1523;top:545;width:67571;height:340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" fillcolor="#feedd6" stroked="f">
                  <v:fill color2="#00c" colors="0 #feedd6;8116f #fcf5dd;26214f #f9ffe7;58327f #fafce3;60948f #e6fffe;1 #00c" focus="100%" type="gradient">
                    <o:fill v:ext="view" type="gradientUnscaled"/>
                  </v:fill>
                  <v:textbox inset="2.53958mm,2.53958mm,2.53958mm,2.53958mm">
                    <w:txbxContent>
                      <w:p w14:paraId="58E8DB7F" w14:textId="77777777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EDB5B3B" wp14:editId="101E67A5">
              <wp:simplePos x="0" y="0"/>
              <wp:positionH relativeFrom="margin">
                <wp:posOffset>5681980</wp:posOffset>
              </wp:positionH>
              <wp:positionV relativeFrom="paragraph">
                <wp:posOffset>45720</wp:posOffset>
              </wp:positionV>
              <wp:extent cx="1169035" cy="23622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69035" cy="23622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FF00"/>
                          </a:gs>
                          <a:gs pos="7000">
                            <a:srgbClr val="E6FFFE"/>
                          </a:gs>
                          <a:gs pos="93000">
                            <a:srgbClr val="F9FFE5"/>
                          </a:gs>
                          <a:gs pos="100000">
                            <a:srgbClr val="FFFF00"/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  <a:ln>
                        <a:noFill/>
                      </a:ln>
                    </wps:spPr>
                    <wps:txbx>
                      <w:txbxContent>
                        <w:p w14:paraId="67815430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MU Serif Upright Italic" w:eastAsia="CMU Serif Upright Italic" w:hAnsi="CMU Serif Upright Italic" w:cs="CMU Serif Upright Italic"/>
                              <w:b/>
                              <w:i/>
                              <w:color w:val="C00000"/>
                              <w:sz w:val="20"/>
                            </w:rPr>
                            <w:t>New 2021-2022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DB5B3B" id="Rectangle 7" o:spid="_x0000_s1187" style="position:absolute;left:0;text-align:left;margin-left:447.4pt;margin-top:3.6pt;width:92.05pt;height:18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" fillcolor="yellow" stroked="f">
              <v:fill color2="yellow" focusposition=".5,.5" focussize="" colors="0 yellow;4588f #e6fffe;60948f #f9ffe5;1 yellow" focus="100%" type="gradientRadial"/>
              <v:textbox inset="2.53958mm,1.2694mm,2.53958mm,1.2694mm">
                <w:txbxContent>
                  <w:p w14:paraId="67815430" w14:textId="77777777" w:rsidR="00E76256" w:rsidRDefault="00E76256">
                    <w:pPr>
                      <w:spacing w:line="258" w:lineRule="auto"/>
                      <w:textDirection w:val="btLr"/>
                    </w:pPr>
                    <w:r>
                      <w:rPr>
                        <w:rFonts w:ascii="CMU Serif Upright Italic" w:eastAsia="CMU Serif Upright Italic" w:hAnsi="CMU Serif Upright Italic" w:cs="CMU Serif Upright Italic"/>
                        <w:b/>
                        <w:i/>
                        <w:color w:val="C00000"/>
                        <w:sz w:val="20"/>
                      </w:rPr>
                      <w:t>New 2021-2022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7F150DAF" wp14:editId="05C1D37B">
              <wp:simplePos x="0" y="0"/>
              <wp:positionH relativeFrom="column">
                <wp:posOffset>2416810</wp:posOffset>
              </wp:positionH>
              <wp:positionV relativeFrom="paragraph">
                <wp:posOffset>117475</wp:posOffset>
              </wp:positionV>
              <wp:extent cx="3381375" cy="32385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13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4BFF7" w14:textId="15B2F25B" w:rsidR="00E76256" w:rsidRPr="00A942B2" w:rsidRDefault="00E7625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>Full Chuyên đề dạy thêm lớp 11 mức 7+ cực chất</w:t>
                          </w:r>
                          <w:r w:rsidR="00D26173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150DAF" id="Rectangle 4" o:spid="_x0000_s1188" style="position:absolute;left:0;text-align:left;margin-left:190.3pt;margin-top:9.25pt;width:266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" filled="f" stroked="f">
              <v:textbox inset="2.53958mm,1.2694mm,2.53958mm,1.2694mm">
                <w:txbxContent>
                  <w:p w14:paraId="6394BFF7" w14:textId="15B2F25B" w:rsidR="00E76256" w:rsidRPr="00A942B2" w:rsidRDefault="00E7625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>Full Chuyên đề dạy thêm lớp 11 mức 7+ cực chất</w:t>
                    </w:r>
                    <w:r w:rsidR="00D26173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7F8EBCA" wp14:editId="3300210D">
              <wp:simplePos x="0" y="0"/>
              <wp:positionH relativeFrom="column">
                <wp:posOffset>-63499</wp:posOffset>
              </wp:positionH>
              <wp:positionV relativeFrom="paragraph">
                <wp:posOffset>215900</wp:posOffset>
              </wp:positionV>
              <wp:extent cx="148590" cy="102870"/>
              <wp:effectExtent l="0" t="0" r="0" b="0"/>
              <wp:wrapNone/>
              <wp:docPr id="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9643" y="3736503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F8D4E8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7F8EBCA" id="Oval 2" o:spid="_x0000_s1189" style="position:absolute;left:0;text-align:left;margin-left:-5pt;margin-top:17pt;width:11.7pt;height:8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4F8D4E8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C62E6B1" wp14:editId="293914BB">
              <wp:simplePos x="0" y="0"/>
              <wp:positionH relativeFrom="column">
                <wp:posOffset>-12699</wp:posOffset>
              </wp:positionH>
              <wp:positionV relativeFrom="paragraph">
                <wp:posOffset>-12699</wp:posOffset>
              </wp:positionV>
              <wp:extent cx="19050" cy="9677400"/>
              <wp:effectExtent l="0" t="0" r="0" b="0"/>
              <wp:wrapNone/>
              <wp:docPr id="22" name="Straight Arrow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1238" y="0"/>
                        <a:ext cx="9525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rgbClr val="0000CC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460595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-1pt;margin-top:-1pt;width:1.5pt;height:7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" strokecolor="#00c" strokeweight="1.5pt">
              <v:stroke startarrowwidth="narrow" startarrowlength="short" endarrowwidth="narrow" endarrowlength="short"/>
            </v:shape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0DDD0A4D" wp14:editId="73E0E092">
              <wp:simplePos x="0" y="0"/>
              <wp:positionH relativeFrom="column">
                <wp:posOffset>6870700</wp:posOffset>
              </wp:positionH>
              <wp:positionV relativeFrom="paragraph">
                <wp:posOffset>-12699</wp:posOffset>
              </wp:positionV>
              <wp:extent cx="38100" cy="9601410"/>
              <wp:effectExtent l="0" t="0" r="0" b="0"/>
              <wp:wrapNone/>
              <wp:docPr id="23" name="Straight Arrow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36475" y="0"/>
                        <a:ext cx="19050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chemeClr val="accent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040288D3" id="Straight Arrow Connector 23" o:spid="_x0000_s1026" type="#_x0000_t32" style="position:absolute;margin-left:541pt;margin-top:-1pt;width:3pt;height:7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" strokecolor="#4f81bd [3204]" strokeweight="1.5pt">
              <v:stroke startarrowwidth="narrow" startarrowlength="short" endarrowwidth="narrow" endarrowlength="shor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FB4"/>
    <w:multiLevelType w:val="hybridMultilevel"/>
    <w:tmpl w:val="3CBECABE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74641FF"/>
    <w:multiLevelType w:val="hybridMultilevel"/>
    <w:tmpl w:val="143480C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3727"/>
    <w:multiLevelType w:val="hybridMultilevel"/>
    <w:tmpl w:val="2AE6366C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47AEE"/>
    <w:multiLevelType w:val="hybridMultilevel"/>
    <w:tmpl w:val="84AEA7D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A4040"/>
    <w:multiLevelType w:val="hybridMultilevel"/>
    <w:tmpl w:val="4C8E462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67E"/>
    <w:multiLevelType w:val="hybridMultilevel"/>
    <w:tmpl w:val="D348ED1E"/>
    <w:lvl w:ilvl="0" w:tplc="FD1E1B0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25D53"/>
    <w:multiLevelType w:val="hybridMultilevel"/>
    <w:tmpl w:val="3BA4703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718EEA46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71F4"/>
    <w:multiLevelType w:val="hybridMultilevel"/>
    <w:tmpl w:val="FA2AD98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63A56"/>
    <w:multiLevelType w:val="hybridMultilevel"/>
    <w:tmpl w:val="5630E78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C3CDD"/>
    <w:multiLevelType w:val="multilevel"/>
    <w:tmpl w:val="60D8A680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DAD"/>
    <w:multiLevelType w:val="multilevel"/>
    <w:tmpl w:val="4CBE723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E5B92"/>
    <w:multiLevelType w:val="hybridMultilevel"/>
    <w:tmpl w:val="8CAAE5A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C5A58"/>
    <w:multiLevelType w:val="hybridMultilevel"/>
    <w:tmpl w:val="419C8978"/>
    <w:lvl w:ilvl="0" w:tplc="D7B2675E">
      <w:start w:val="23"/>
      <w:numFmt w:val="decimal"/>
      <w:pStyle w:val="NoSpacing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102CB7B6">
      <w:start w:val="1"/>
      <w:numFmt w:val="lowerLetter"/>
      <w:lvlText w:val="%2."/>
      <w:lvlJc w:val="left"/>
      <w:pPr>
        <w:ind w:left="1440" w:hanging="360"/>
      </w:pPr>
    </w:lvl>
    <w:lvl w:ilvl="2" w:tplc="57B2E1B6">
      <w:start w:val="1"/>
      <w:numFmt w:val="lowerRoman"/>
      <w:lvlText w:val="%3."/>
      <w:lvlJc w:val="right"/>
      <w:pPr>
        <w:ind w:left="2160" w:hanging="180"/>
      </w:pPr>
    </w:lvl>
    <w:lvl w:ilvl="3" w:tplc="9CD08796">
      <w:start w:val="1"/>
      <w:numFmt w:val="decimal"/>
      <w:lvlText w:val="%4."/>
      <w:lvlJc w:val="left"/>
      <w:pPr>
        <w:ind w:left="2880" w:hanging="360"/>
      </w:pPr>
    </w:lvl>
    <w:lvl w:ilvl="4" w:tplc="FF424016">
      <w:start w:val="1"/>
      <w:numFmt w:val="lowerLetter"/>
      <w:lvlText w:val="%5."/>
      <w:lvlJc w:val="left"/>
      <w:pPr>
        <w:ind w:left="3600" w:hanging="360"/>
      </w:pPr>
    </w:lvl>
    <w:lvl w:ilvl="5" w:tplc="0A9C86BE">
      <w:start w:val="1"/>
      <w:numFmt w:val="lowerRoman"/>
      <w:lvlText w:val="%6."/>
      <w:lvlJc w:val="right"/>
      <w:pPr>
        <w:ind w:left="4320" w:hanging="180"/>
      </w:pPr>
    </w:lvl>
    <w:lvl w:ilvl="6" w:tplc="A3BA96CE">
      <w:start w:val="1"/>
      <w:numFmt w:val="decimal"/>
      <w:lvlText w:val="%7."/>
      <w:lvlJc w:val="left"/>
      <w:pPr>
        <w:ind w:left="5040" w:hanging="360"/>
      </w:pPr>
    </w:lvl>
    <w:lvl w:ilvl="7" w:tplc="C2EA42AE">
      <w:start w:val="1"/>
      <w:numFmt w:val="lowerLetter"/>
      <w:lvlText w:val="%8."/>
      <w:lvlJc w:val="left"/>
      <w:pPr>
        <w:ind w:left="5760" w:hanging="360"/>
      </w:pPr>
    </w:lvl>
    <w:lvl w:ilvl="8" w:tplc="722C75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FF5"/>
    <w:multiLevelType w:val="hybridMultilevel"/>
    <w:tmpl w:val="2F3EC300"/>
    <w:lvl w:ilvl="0" w:tplc="199AAE70">
      <w:start w:val="1"/>
      <w:numFmt w:val="bullet"/>
      <w:lvlText w:val=""/>
      <w:lvlJc w:val="left"/>
      <w:pPr>
        <w:ind w:left="84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F552367"/>
    <w:multiLevelType w:val="multilevel"/>
    <w:tmpl w:val="C53C08D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00850"/>
    <w:multiLevelType w:val="hybridMultilevel"/>
    <w:tmpl w:val="E78CA6DC"/>
    <w:lvl w:ilvl="0" w:tplc="303490C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F46D6"/>
    <w:multiLevelType w:val="hybridMultilevel"/>
    <w:tmpl w:val="77FEBA78"/>
    <w:lvl w:ilvl="0" w:tplc="5D94630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32BEA"/>
    <w:multiLevelType w:val="hybridMultilevel"/>
    <w:tmpl w:val="B360060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C548E"/>
    <w:multiLevelType w:val="hybridMultilevel"/>
    <w:tmpl w:val="0F26749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629E0"/>
    <w:multiLevelType w:val="hybridMultilevel"/>
    <w:tmpl w:val="9F3C5D9A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A1F01"/>
    <w:multiLevelType w:val="hybridMultilevel"/>
    <w:tmpl w:val="FB546A26"/>
    <w:lvl w:ilvl="0" w:tplc="516022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07FE9"/>
    <w:multiLevelType w:val="hybridMultilevel"/>
    <w:tmpl w:val="BE5A306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26751"/>
    <w:multiLevelType w:val="hybridMultilevel"/>
    <w:tmpl w:val="B7EC56F4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706346EF"/>
    <w:multiLevelType w:val="hybridMultilevel"/>
    <w:tmpl w:val="06C29060"/>
    <w:lvl w:ilvl="0" w:tplc="A64666E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E4DE2"/>
    <w:multiLevelType w:val="hybridMultilevel"/>
    <w:tmpl w:val="4BC64CC4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C5C44"/>
    <w:multiLevelType w:val="hybridMultilevel"/>
    <w:tmpl w:val="E1C49BD6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79477AE5"/>
    <w:multiLevelType w:val="multilevel"/>
    <w:tmpl w:val="EA8EFCFE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0F7862"/>
    <w:multiLevelType w:val="hybridMultilevel"/>
    <w:tmpl w:val="FDE6196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E5AB8"/>
    <w:multiLevelType w:val="hybridMultilevel"/>
    <w:tmpl w:val="9130785C"/>
    <w:lvl w:ilvl="0" w:tplc="702812D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D6CDE"/>
    <w:multiLevelType w:val="hybridMultilevel"/>
    <w:tmpl w:val="2F8ECE1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ABB853DA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  <w:sz w:val="24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6"/>
  </w:num>
  <w:num w:numId="4">
    <w:abstractNumId w:val="9"/>
  </w:num>
  <w:num w:numId="5">
    <w:abstractNumId w:val="29"/>
  </w:num>
  <w:num w:numId="6">
    <w:abstractNumId w:val="2"/>
  </w:num>
  <w:num w:numId="7">
    <w:abstractNumId w:val="6"/>
  </w:num>
  <w:num w:numId="8">
    <w:abstractNumId w:val="24"/>
  </w:num>
  <w:num w:numId="9">
    <w:abstractNumId w:val="27"/>
  </w:num>
  <w:num w:numId="10">
    <w:abstractNumId w:val="11"/>
  </w:num>
  <w:num w:numId="11">
    <w:abstractNumId w:val="22"/>
  </w:num>
  <w:num w:numId="12">
    <w:abstractNumId w:val="0"/>
  </w:num>
  <w:num w:numId="13">
    <w:abstractNumId w:val="19"/>
  </w:num>
  <w:num w:numId="14">
    <w:abstractNumId w:val="2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4"/>
  </w:num>
  <w:num w:numId="22">
    <w:abstractNumId w:val="25"/>
  </w:num>
  <w:num w:numId="23">
    <w:abstractNumId w:val="18"/>
  </w:num>
  <w:num w:numId="24">
    <w:abstractNumId w:val="21"/>
  </w:num>
  <w:num w:numId="25">
    <w:abstractNumId w:val="1"/>
  </w:num>
  <w:num w:numId="26">
    <w:abstractNumId w:val="7"/>
  </w:num>
  <w:num w:numId="27">
    <w:abstractNumId w:val="8"/>
  </w:num>
  <w:num w:numId="28">
    <w:abstractNumId w:val="17"/>
  </w:num>
  <w:num w:numId="29">
    <w:abstractNumId w:val="20"/>
  </w:num>
  <w:num w:numId="30">
    <w:abstractNumId w:val="12"/>
  </w:num>
  <w:num w:numId="31">
    <w:abstractNumId w:val="12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85"/>
    <w:rsid w:val="00037692"/>
    <w:rsid w:val="000C6825"/>
    <w:rsid w:val="000E79C5"/>
    <w:rsid w:val="00113696"/>
    <w:rsid w:val="0019446F"/>
    <w:rsid w:val="00207ECB"/>
    <w:rsid w:val="002E637B"/>
    <w:rsid w:val="00362E16"/>
    <w:rsid w:val="003727AF"/>
    <w:rsid w:val="003B68F4"/>
    <w:rsid w:val="004738AB"/>
    <w:rsid w:val="004C4F30"/>
    <w:rsid w:val="00554B9F"/>
    <w:rsid w:val="006356CB"/>
    <w:rsid w:val="00733882"/>
    <w:rsid w:val="00775A4B"/>
    <w:rsid w:val="0078298F"/>
    <w:rsid w:val="007A7E85"/>
    <w:rsid w:val="007C4167"/>
    <w:rsid w:val="00832985"/>
    <w:rsid w:val="00881473"/>
    <w:rsid w:val="0098483E"/>
    <w:rsid w:val="00A11913"/>
    <w:rsid w:val="00A20F49"/>
    <w:rsid w:val="00A43E10"/>
    <w:rsid w:val="00A942B2"/>
    <w:rsid w:val="00AD03AA"/>
    <w:rsid w:val="00AE189A"/>
    <w:rsid w:val="00AF6E38"/>
    <w:rsid w:val="00B77C21"/>
    <w:rsid w:val="00B956FE"/>
    <w:rsid w:val="00BD5C7C"/>
    <w:rsid w:val="00C5715D"/>
    <w:rsid w:val="00D26173"/>
    <w:rsid w:val="00D93FEB"/>
    <w:rsid w:val="00E76256"/>
    <w:rsid w:val="00E9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AEED9"/>
  <w15:docId w15:val="{CE5F49C2-1F96-4B1B-9908-35AA2F6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wentieth Century" w:eastAsia="Twentieth Century" w:hAnsi="Twentieth Century" w:cs="Twentieth Century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40" w:line="240" w:lineRule="auto"/>
      <w:outlineLvl w:val="0"/>
    </w:pPr>
    <w:rPr>
      <w:color w:val="4E6E1E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1"/>
    </w:pPr>
    <w:rPr>
      <w:color w:val="75A42D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color w:val="75A42D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color w:val="75A42D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smallCaps/>
      <w:color w:val="75A42D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smallCaps/>
      <w:color w:val="4E6E1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04" w:lineRule="auto"/>
    </w:pPr>
    <w:rPr>
      <w:smallCaps/>
      <w:color w:val="13477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240" w:line="240" w:lineRule="auto"/>
    </w:pPr>
    <w:rPr>
      <w:color w:val="9ACD4C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B2"/>
  </w:style>
  <w:style w:type="paragraph" w:styleId="Footer">
    <w:name w:val="footer"/>
    <w:basedOn w:val="Normal"/>
    <w:link w:val="Foot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B2"/>
  </w:style>
  <w:style w:type="paragraph" w:styleId="ListParagraph">
    <w:name w:val="List Paragraph"/>
    <w:basedOn w:val="Normal"/>
    <w:link w:val="ListParagraphChar"/>
    <w:uiPriority w:val="34"/>
    <w:qFormat/>
    <w:rsid w:val="00A942B2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A942B2"/>
    <w:rPr>
      <w:rFonts w:ascii="Times New Roman" w:eastAsiaTheme="minorHAnsi" w:hAnsi="Times New Roman" w:cstheme="minorBidi"/>
      <w:sz w:val="24"/>
    </w:rPr>
  </w:style>
  <w:style w:type="paragraph" w:customStyle="1" w:styleId="Normal1">
    <w:name w:val="Normal_1"/>
    <w:qFormat/>
    <w:rsid w:val="0011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1136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E7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Char">
    <w:name w:val="Default Char"/>
    <w:link w:val="Default"/>
    <w:locked/>
    <w:rsid w:val="00E76256"/>
    <w:rPr>
      <w:rFonts w:ascii="Calibri" w:eastAsia="Calibri" w:hAnsi="Calibri" w:cs="Calibri"/>
      <w:color w:val="000000"/>
      <w:sz w:val="24"/>
      <w:szCs w:val="24"/>
    </w:rPr>
  </w:style>
  <w:style w:type="paragraph" w:customStyle="1" w:styleId="Default">
    <w:name w:val="Default"/>
    <w:link w:val="DefaultChar"/>
    <w:rsid w:val="00E76256"/>
    <w:pPr>
      <w:autoSpaceDE w:val="0"/>
      <w:autoSpaceDN w:val="0"/>
      <w:adjustRightInd w:val="0"/>
      <w:spacing w:after="0" w:line="48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Vnbnnidung510pt">
    <w:name w:val="Văn bản nội dung (5) + 10 pt"/>
    <w:rsid w:val="00E76256"/>
    <w:rPr>
      <w:b/>
      <w:bCs/>
      <w:i/>
      <w:iCs/>
      <w:sz w:val="20"/>
      <w:szCs w:val="20"/>
      <w:lang w:bidi="ar-SA"/>
    </w:rPr>
  </w:style>
  <w:style w:type="character" w:customStyle="1" w:styleId="fontstyle01">
    <w:name w:val="fontstyle01"/>
    <w:rsid w:val="00E762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76256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19446F"/>
    <w:pPr>
      <w:spacing w:after="0" w:line="240" w:lineRule="auto"/>
    </w:pPr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46F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637B"/>
    <w:pPr>
      <w:numPr>
        <w:numId w:val="30"/>
      </w:num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A119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47.wmf"/><Relationship Id="rId21" Type="http://schemas.openxmlformats.org/officeDocument/2006/relationships/image" Target="media/image10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63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335" Type="http://schemas.openxmlformats.org/officeDocument/2006/relationships/image" Target="media/image1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279" Type="http://schemas.openxmlformats.org/officeDocument/2006/relationships/image" Target="media/image138.wmf"/><Relationship Id="rId43" Type="http://schemas.openxmlformats.org/officeDocument/2006/relationships/image" Target="media/image21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3.wmf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4.bin"/><Relationship Id="rId85" Type="http://schemas.openxmlformats.org/officeDocument/2006/relationships/image" Target="media/image42.wmf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51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4.bin"/><Relationship Id="rId259" Type="http://schemas.openxmlformats.org/officeDocument/2006/relationships/image" Target="media/image128.wmf"/><Relationship Id="rId23" Type="http://schemas.openxmlformats.org/officeDocument/2006/relationships/image" Target="media/image11.wmf"/><Relationship Id="rId119" Type="http://schemas.openxmlformats.org/officeDocument/2006/relationships/image" Target="media/image59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64.bin"/><Relationship Id="rId65" Type="http://schemas.openxmlformats.org/officeDocument/2006/relationships/image" Target="media/image32.wmf"/><Relationship Id="rId130" Type="http://schemas.openxmlformats.org/officeDocument/2006/relationships/image" Target="media/image64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281" Type="http://schemas.openxmlformats.org/officeDocument/2006/relationships/image" Target="media/image139.wmf"/><Relationship Id="rId337" Type="http://schemas.openxmlformats.org/officeDocument/2006/relationships/image" Target="media/image162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6.bin"/><Relationship Id="rId7" Type="http://schemas.openxmlformats.org/officeDocument/2006/relationships/image" Target="media/image1.jpeg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250" Type="http://schemas.openxmlformats.org/officeDocument/2006/relationships/oleObject" Target="embeddings/oleObject121.bin"/><Relationship Id="rId292" Type="http://schemas.openxmlformats.org/officeDocument/2006/relationships/image" Target="media/image144.wmf"/><Relationship Id="rId306" Type="http://schemas.openxmlformats.org/officeDocument/2006/relationships/oleObject" Target="embeddings/oleObject152.bin"/><Relationship Id="rId45" Type="http://schemas.openxmlformats.org/officeDocument/2006/relationships/image" Target="media/image2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75.bin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61" Type="http://schemas.openxmlformats.org/officeDocument/2006/relationships/image" Target="media/image129.wmf"/><Relationship Id="rId14" Type="http://schemas.openxmlformats.org/officeDocument/2006/relationships/image" Target="media/image6.png"/><Relationship Id="rId56" Type="http://schemas.openxmlformats.org/officeDocument/2006/relationships/oleObject" Target="embeddings/oleObject23.bin"/><Relationship Id="rId317" Type="http://schemas.openxmlformats.org/officeDocument/2006/relationships/image" Target="media/image152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4.wmf"/><Relationship Id="rId251" Type="http://schemas.openxmlformats.org/officeDocument/2006/relationships/image" Target="media/image124.wmf"/><Relationship Id="rId25" Type="http://schemas.openxmlformats.org/officeDocument/2006/relationships/image" Target="media/image12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3.bin"/><Relationship Id="rId328" Type="http://schemas.openxmlformats.org/officeDocument/2006/relationships/oleObject" Target="embeddings/oleObject165.bin"/><Relationship Id="rId349" Type="http://schemas.openxmlformats.org/officeDocument/2006/relationships/image" Target="media/image168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7.png"/><Relationship Id="rId36" Type="http://schemas.openxmlformats.org/officeDocument/2006/relationships/oleObject" Target="embeddings/oleObject13.bin"/><Relationship Id="rId57" Type="http://schemas.openxmlformats.org/officeDocument/2006/relationships/image" Target="media/image28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3.wmf"/><Relationship Id="rId78" Type="http://schemas.openxmlformats.org/officeDocument/2006/relationships/oleObject" Target="embeddings/oleObject3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7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76.bin"/><Relationship Id="rId9" Type="http://schemas.openxmlformats.org/officeDocument/2006/relationships/image" Target="media/image3.png"/><Relationship Id="rId210" Type="http://schemas.openxmlformats.org/officeDocument/2006/relationships/image" Target="media/image104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image" Target="media/image145.wmf"/><Relationship Id="rId308" Type="http://schemas.openxmlformats.org/officeDocument/2006/relationships/oleObject" Target="embeddings/oleObject154.bin"/><Relationship Id="rId329" Type="http://schemas.openxmlformats.org/officeDocument/2006/relationships/image" Target="media/image158.wmf"/><Relationship Id="rId47" Type="http://schemas.openxmlformats.org/officeDocument/2006/relationships/image" Target="media/image23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71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8.png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0.wmf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3.wmf"/><Relationship Id="rId37" Type="http://schemas.openxmlformats.org/officeDocument/2006/relationships/image" Target="media/image18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image" Target="media/image71.wmf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351" Type="http://schemas.openxmlformats.org/officeDocument/2006/relationships/header" Target="header1.xml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5.wmf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5.bin"/><Relationship Id="rId27" Type="http://schemas.openxmlformats.org/officeDocument/2006/relationships/image" Target="media/image13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image" Target="media/image66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64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7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331" Type="http://schemas.openxmlformats.org/officeDocument/2006/relationships/image" Target="media/image159.wmf"/><Relationship Id="rId352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9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5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2.bin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353" Type="http://schemas.openxmlformats.org/officeDocument/2006/relationships/fontTable" Target="fontTable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7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5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9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8.bin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354" Type="http://schemas.openxmlformats.org/officeDocument/2006/relationships/theme" Target="theme/theme1.xml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5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image" Target="media/image142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313" Type="http://schemas.openxmlformats.org/officeDocument/2006/relationships/image" Target="media/image150.wmf"/><Relationship Id="rId10" Type="http://schemas.openxmlformats.org/officeDocument/2006/relationships/image" Target="media/image4.png"/><Relationship Id="rId31" Type="http://schemas.openxmlformats.org/officeDocument/2006/relationships/image" Target="media/image15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68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345" Type="http://schemas.openxmlformats.org/officeDocument/2006/relationships/image" Target="media/image166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image" Target="media/image122.wmf"/><Relationship Id="rId107" Type="http://schemas.openxmlformats.org/officeDocument/2006/relationships/image" Target="media/image53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5.wmf"/><Relationship Id="rId53" Type="http://schemas.openxmlformats.org/officeDocument/2006/relationships/image" Target="media/image26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8.bin"/><Relationship Id="rId95" Type="http://schemas.openxmlformats.org/officeDocument/2006/relationships/image" Target="media/image47.wmf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325" Type="http://schemas.openxmlformats.org/officeDocument/2006/relationships/image" Target="media/image156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image" Target="media/image133.wmf"/><Relationship Id="rId33" Type="http://schemas.openxmlformats.org/officeDocument/2006/relationships/image" Target="media/image16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9.bin"/><Relationship Id="rId75" Type="http://schemas.openxmlformats.org/officeDocument/2006/relationships/image" Target="media/image37.wmf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1.bin"/><Relationship Id="rId347" Type="http://schemas.openxmlformats.org/officeDocument/2006/relationships/image" Target="media/image167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1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27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5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1.bin"/><Relationship Id="rId327" Type="http://schemas.openxmlformats.org/officeDocument/2006/relationships/image" Target="media/image157.wmf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9.wmf"/><Relationship Id="rId35" Type="http://schemas.openxmlformats.org/officeDocument/2006/relationships/image" Target="media/image1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70.bin"/><Relationship Id="rId8" Type="http://schemas.openxmlformats.org/officeDocument/2006/relationships/image" Target="media/image2.jpeg"/><Relationship Id="rId142" Type="http://schemas.openxmlformats.org/officeDocument/2006/relationships/image" Target="media/image70.wmf"/><Relationship Id="rId184" Type="http://schemas.openxmlformats.org/officeDocument/2006/relationships/image" Target="media/image9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16</TotalTime>
  <Pages>7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2021-07-11T06:09:00Z</cp:lastPrinted>
  <dcterms:created xsi:type="dcterms:W3CDTF">2021-07-11T05:57:00Z</dcterms:created>
  <dcterms:modified xsi:type="dcterms:W3CDTF">2021-07-11T08:40:00Z</dcterms:modified>
</cp:coreProperties>
</file>